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0D60E" w14:textId="1B7AF46D" w:rsidR="00430EED" w:rsidRPr="00926564" w:rsidRDefault="00F13572" w:rsidP="00430EED">
      <w:pPr>
        <w:pStyle w:val="Heading1"/>
        <w:numPr>
          <w:ilvl w:val="0"/>
          <w:numId w:val="3"/>
        </w:numPr>
        <w:spacing w:after="0"/>
        <w:ind w:left="431" w:hanging="431"/>
        <w:contextualSpacing w:val="0"/>
        <w:rPr>
          <w:rFonts w:eastAsiaTheme="majorEastAsia" w:cstheme="majorBidi"/>
          <w:color w:val="auto"/>
          <w:sz w:val="22"/>
          <w:szCs w:val="22"/>
        </w:rPr>
      </w:pPr>
      <w:bookmarkStart w:id="0" w:name="_Toc436814728"/>
      <w:bookmarkStart w:id="1" w:name="_Toc19098589"/>
      <w:bookmarkStart w:id="2" w:name="_GoBack"/>
      <w:bookmarkEnd w:id="2"/>
      <w:r w:rsidRPr="00926564">
        <w:rPr>
          <w:rFonts w:eastAsiaTheme="majorEastAsia" w:cstheme="majorBidi"/>
          <w:color w:val="auto"/>
          <w:sz w:val="22"/>
          <w:szCs w:val="22"/>
        </w:rPr>
        <w:t>P</w:t>
      </w:r>
      <w:r w:rsidR="00430EED" w:rsidRPr="00926564">
        <w:rPr>
          <w:rFonts w:eastAsiaTheme="majorEastAsia" w:cstheme="majorBidi"/>
          <w:color w:val="auto"/>
          <w:sz w:val="22"/>
          <w:szCs w:val="22"/>
        </w:rPr>
        <w:t>RILOGE – OBRAZCI</w:t>
      </w:r>
      <w:bookmarkEnd w:id="0"/>
      <w:bookmarkEnd w:id="1"/>
    </w:p>
    <w:p w14:paraId="42D0A649" w14:textId="77777777" w:rsidR="00430EED" w:rsidRPr="004B3360" w:rsidRDefault="00430EED" w:rsidP="009637CB">
      <w:pPr>
        <w:widowControl/>
        <w:spacing w:after="0"/>
        <w:contextualSpacing/>
        <w:rPr>
          <w:rFonts w:ascii="Calibri" w:eastAsia="Times New Roman" w:hAnsi="Calibri" w:cs="Times New Roman"/>
          <w:sz w:val="22"/>
          <w:szCs w:val="22"/>
          <w:u w:val="single"/>
          <w:lang w:eastAsia="sl-SI"/>
        </w:rPr>
      </w:pPr>
    </w:p>
    <w:p w14:paraId="21ECE1CD" w14:textId="77777777" w:rsidR="004B3360" w:rsidRPr="004B3360" w:rsidRDefault="004B3360" w:rsidP="009637CB">
      <w:pPr>
        <w:widowControl/>
        <w:spacing w:after="0"/>
        <w:rPr>
          <w:rFonts w:ascii="Calibri" w:eastAsia="Times New Roman" w:hAnsi="Calibri" w:cs="Times New Roman"/>
          <w:sz w:val="22"/>
          <w:szCs w:val="22"/>
          <w:lang w:eastAsia="sl-SI"/>
        </w:rPr>
      </w:pPr>
      <w:r w:rsidRPr="004B3360">
        <w:rPr>
          <w:rFonts w:ascii="Calibri" w:eastAsia="Times New Roman" w:hAnsi="Calibri" w:cs="Times New Roman"/>
          <w:sz w:val="22"/>
          <w:szCs w:val="22"/>
          <w:lang w:eastAsia="sl-SI"/>
        </w:rPr>
        <w:t>Ponudnik mora v sklopu oddaje ponudbe predložiti spodaj navedene obrazce:</w:t>
      </w:r>
    </w:p>
    <w:p w14:paraId="179F4D24" w14:textId="77777777" w:rsidR="004B3360" w:rsidRPr="004B3360" w:rsidRDefault="004B3360" w:rsidP="009637CB">
      <w:pPr>
        <w:widowControl/>
        <w:spacing w:after="0"/>
        <w:contextualSpacing/>
        <w:rPr>
          <w:rFonts w:ascii="Calibri" w:eastAsia="Times New Roman" w:hAnsi="Calibri" w:cs="Times New Roman"/>
          <w:sz w:val="22"/>
          <w:szCs w:val="22"/>
          <w:u w:val="single"/>
          <w:lang w:eastAsia="sl-SI"/>
        </w:rPr>
      </w:pPr>
    </w:p>
    <w:p w14:paraId="555F257C" w14:textId="77777777" w:rsidR="004B3360" w:rsidRPr="009637CB" w:rsidRDefault="004B3360" w:rsidP="009637CB">
      <w:pPr>
        <w:widowControl/>
        <w:numPr>
          <w:ilvl w:val="0"/>
          <w:numId w:val="30"/>
        </w:numPr>
        <w:spacing w:after="0"/>
        <w:contextualSpacing/>
        <w:jc w:val="left"/>
        <w:rPr>
          <w:rFonts w:ascii="Calibri" w:eastAsia="Times New Roman" w:hAnsi="Calibri" w:cs="Times New Roman"/>
          <w:sz w:val="22"/>
          <w:szCs w:val="22"/>
          <w:u w:val="single"/>
          <w:lang w:eastAsia="sl-SI"/>
        </w:rPr>
      </w:pPr>
      <w:r w:rsidRPr="009637CB">
        <w:rPr>
          <w:rFonts w:ascii="Calibri" w:eastAsia="Times New Roman" w:hAnsi="Calibri" w:cs="Times New Roman"/>
          <w:sz w:val="22"/>
          <w:szCs w:val="22"/>
          <w:u w:val="single"/>
          <w:lang w:eastAsia="sl-SI"/>
        </w:rPr>
        <w:t>Predložiti v poljubni obliki (Word, PDF, …)</w:t>
      </w:r>
    </w:p>
    <w:p w14:paraId="3E2DE3DC" w14:textId="6B6A35AE" w:rsidR="004B3360" w:rsidRDefault="009637CB" w:rsidP="009637CB">
      <w:pPr>
        <w:widowControl/>
        <w:numPr>
          <w:ilvl w:val="1"/>
          <w:numId w:val="30"/>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1</w:t>
      </w:r>
      <w:r w:rsidR="004B3360" w:rsidRPr="009637CB">
        <w:rPr>
          <w:rFonts w:ascii="Calibri" w:eastAsia="Times New Roman" w:hAnsi="Calibri" w:cs="Times New Roman"/>
          <w:sz w:val="22"/>
          <w:szCs w:val="22"/>
          <w:lang w:eastAsia="sl-SI"/>
        </w:rPr>
        <w:t>. Obrazec – Podatki o ponudniku</w:t>
      </w:r>
    </w:p>
    <w:p w14:paraId="2ECF3FB7" w14:textId="45C29867" w:rsidR="00D4362D" w:rsidRPr="00D4362D" w:rsidRDefault="00DC1CEB" w:rsidP="00D4362D">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w:t>
      </w:r>
      <w:r w:rsidR="00D4362D" w:rsidRPr="00D4362D">
        <w:rPr>
          <w:rFonts w:ascii="Calibri" w:eastAsia="Times New Roman" w:hAnsi="Calibri" w:cs="Times New Roman"/>
          <w:sz w:val="22"/>
          <w:szCs w:val="22"/>
          <w:lang w:eastAsia="sl-SI"/>
        </w:rPr>
        <w:t>. Bančna garancija za dobro izvedbo pogodbenih obveznosti (vzorec)</w:t>
      </w:r>
    </w:p>
    <w:p w14:paraId="6E090E0A" w14:textId="66E33A8B" w:rsidR="004B3360" w:rsidRDefault="00DC1CEB" w:rsidP="009637CB">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004B3360" w:rsidRPr="009637CB">
        <w:rPr>
          <w:rFonts w:ascii="Calibri" w:eastAsia="Times New Roman" w:hAnsi="Calibri" w:cs="Times New Roman"/>
          <w:sz w:val="22"/>
          <w:szCs w:val="22"/>
          <w:lang w:eastAsia="sl-SI"/>
        </w:rPr>
        <w:t xml:space="preserve">. Obrazec – </w:t>
      </w:r>
      <w:r w:rsidR="00D4362D">
        <w:rPr>
          <w:rFonts w:ascii="Calibri" w:eastAsia="Times New Roman" w:hAnsi="Calibri" w:cs="Times New Roman"/>
          <w:sz w:val="22"/>
          <w:szCs w:val="22"/>
          <w:lang w:eastAsia="sl-SI"/>
        </w:rPr>
        <w:t>Vzorec</w:t>
      </w:r>
      <w:r w:rsidR="004B3360" w:rsidRPr="009637CB">
        <w:rPr>
          <w:rFonts w:ascii="Calibri" w:eastAsia="Times New Roman" w:hAnsi="Calibri" w:cs="Times New Roman"/>
          <w:sz w:val="22"/>
          <w:szCs w:val="22"/>
          <w:lang w:eastAsia="sl-SI"/>
        </w:rPr>
        <w:t xml:space="preserve"> pogodbe</w:t>
      </w:r>
    </w:p>
    <w:p w14:paraId="362C6AF2" w14:textId="77777777" w:rsidR="00F7760D" w:rsidRDefault="00F7760D" w:rsidP="00F7760D">
      <w:pPr>
        <w:widowControl/>
        <w:numPr>
          <w:ilvl w:val="1"/>
          <w:numId w:val="30"/>
        </w:numPr>
        <w:spacing w:after="0"/>
        <w:ind w:left="1434" w:hanging="357"/>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ESPD</w:t>
      </w:r>
    </w:p>
    <w:p w14:paraId="5936E0B4" w14:textId="24839C0B" w:rsidR="009637CB" w:rsidRDefault="009637CB" w:rsidP="009637CB">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Lastn</w:t>
      </w:r>
      <w:r w:rsidR="001C380E">
        <w:rPr>
          <w:rFonts w:ascii="Calibri" w:eastAsia="Times New Roman" w:hAnsi="Calibri" w:cs="Times New Roman"/>
          <w:sz w:val="22"/>
          <w:szCs w:val="22"/>
          <w:lang w:eastAsia="sl-SI"/>
        </w:rPr>
        <w:t>e</w:t>
      </w:r>
      <w:r>
        <w:rPr>
          <w:rFonts w:ascii="Calibri" w:eastAsia="Times New Roman" w:hAnsi="Calibri" w:cs="Times New Roman"/>
          <w:sz w:val="22"/>
          <w:szCs w:val="22"/>
          <w:lang w:eastAsia="sl-SI"/>
        </w:rPr>
        <w:t xml:space="preserve"> izjav</w:t>
      </w:r>
      <w:r w:rsidR="001C380E">
        <w:rPr>
          <w:rFonts w:ascii="Calibri" w:eastAsia="Times New Roman" w:hAnsi="Calibri" w:cs="Times New Roman"/>
          <w:sz w:val="22"/>
          <w:szCs w:val="22"/>
          <w:lang w:eastAsia="sl-SI"/>
        </w:rPr>
        <w:t>e</w:t>
      </w:r>
      <w:r>
        <w:rPr>
          <w:rFonts w:ascii="Calibri" w:eastAsia="Times New Roman" w:hAnsi="Calibri" w:cs="Times New Roman"/>
          <w:sz w:val="22"/>
          <w:szCs w:val="22"/>
          <w:lang w:eastAsia="sl-SI"/>
        </w:rPr>
        <w:t xml:space="preserve"> </w:t>
      </w:r>
      <w:r w:rsidR="00BA2FAD">
        <w:rPr>
          <w:rFonts w:ascii="Calibri" w:eastAsia="Times New Roman" w:hAnsi="Calibri" w:cs="Times New Roman"/>
          <w:sz w:val="22"/>
          <w:szCs w:val="22"/>
          <w:lang w:eastAsia="sl-SI"/>
        </w:rPr>
        <w:t>ponudnika</w:t>
      </w:r>
    </w:p>
    <w:p w14:paraId="680627F0" w14:textId="62D412C4" w:rsidR="00A36BC3" w:rsidRPr="00A34D17" w:rsidRDefault="00A36BC3" w:rsidP="00A36BC3">
      <w:pPr>
        <w:widowControl/>
        <w:numPr>
          <w:ilvl w:val="1"/>
          <w:numId w:val="30"/>
        </w:numPr>
        <w:spacing w:after="0"/>
        <w:contextualSpacing/>
        <w:jc w:val="left"/>
        <w:rPr>
          <w:rFonts w:ascii="Calibri" w:eastAsia="Times New Roman" w:hAnsi="Calibri" w:cs="Times New Roman"/>
          <w:sz w:val="22"/>
          <w:szCs w:val="22"/>
          <w:lang w:eastAsia="sl-SI"/>
        </w:rPr>
      </w:pPr>
      <w:r w:rsidRPr="00A34D17">
        <w:rPr>
          <w:rFonts w:ascii="Calibri" w:eastAsia="Times New Roman" w:hAnsi="Calibri" w:cs="Times New Roman"/>
          <w:sz w:val="22"/>
          <w:szCs w:val="22"/>
          <w:lang w:eastAsia="sl-SI"/>
        </w:rPr>
        <w:t xml:space="preserve">Excelov dokument: 'Ponudbeni predračun – </w:t>
      </w:r>
      <w:r w:rsidR="00D63101" w:rsidRPr="00A34D17">
        <w:rPr>
          <w:rFonts w:ascii="Calibri" w:eastAsia="Times New Roman" w:hAnsi="Calibri" w:cs="Times New Roman"/>
          <w:sz w:val="22"/>
          <w:szCs w:val="22"/>
          <w:lang w:eastAsia="sl-SI"/>
        </w:rPr>
        <w:t>Urejanje okolice'</w:t>
      </w:r>
      <w:r w:rsidRPr="00A34D17">
        <w:rPr>
          <w:rFonts w:ascii="Calibri" w:eastAsia="Times New Roman" w:hAnsi="Calibri" w:cs="Times New Roman"/>
          <w:sz w:val="22"/>
          <w:szCs w:val="22"/>
          <w:lang w:eastAsia="sl-SI"/>
        </w:rPr>
        <w:t xml:space="preserve"> </w:t>
      </w:r>
      <w:r w:rsidR="00A34D17" w:rsidRPr="00A34D17">
        <w:rPr>
          <w:rFonts w:ascii="Calibri" w:eastAsia="Times New Roman" w:hAnsi="Calibri" w:cs="Times New Roman"/>
          <w:sz w:val="22"/>
          <w:szCs w:val="22"/>
          <w:lang w:eastAsia="sl-SI"/>
        </w:rPr>
        <w:t>(</w:t>
      </w:r>
      <w:r w:rsidRPr="00A34D17">
        <w:rPr>
          <w:rFonts w:ascii="Calibri" w:eastAsia="Times New Roman" w:hAnsi="Calibri" w:cs="Times New Roman"/>
          <w:sz w:val="22"/>
          <w:szCs w:val="22"/>
          <w:lang w:eastAsia="sl-SI"/>
        </w:rPr>
        <w:t>delovni list: Tabela 1</w:t>
      </w:r>
      <w:r w:rsidR="00A34D17" w:rsidRPr="00A34D17">
        <w:rPr>
          <w:rFonts w:ascii="Calibri" w:eastAsia="Times New Roman" w:hAnsi="Calibri" w:cs="Times New Roman"/>
          <w:sz w:val="22"/>
          <w:szCs w:val="22"/>
          <w:lang w:eastAsia="sl-SI"/>
        </w:rPr>
        <w:t xml:space="preserve"> in MERILO)</w:t>
      </w:r>
    </w:p>
    <w:p w14:paraId="17B5B2D0" w14:textId="77777777" w:rsidR="009637CB" w:rsidRPr="009637CB" w:rsidRDefault="009637CB" w:rsidP="009637CB">
      <w:pPr>
        <w:widowControl/>
        <w:spacing w:after="0"/>
        <w:contextualSpacing/>
        <w:jc w:val="left"/>
        <w:rPr>
          <w:rFonts w:ascii="Calibri" w:eastAsia="Times New Roman" w:hAnsi="Calibri" w:cs="Times New Roman"/>
          <w:sz w:val="22"/>
          <w:szCs w:val="22"/>
          <w:lang w:eastAsia="sl-SI"/>
        </w:rPr>
      </w:pPr>
    </w:p>
    <w:p w14:paraId="121644CD" w14:textId="5FDCBE66" w:rsidR="004B3360" w:rsidRPr="009637CB" w:rsidRDefault="004B3360" w:rsidP="009637CB">
      <w:pPr>
        <w:widowControl/>
        <w:numPr>
          <w:ilvl w:val="0"/>
          <w:numId w:val="30"/>
        </w:numPr>
        <w:spacing w:after="0"/>
        <w:ind w:left="782"/>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u w:val="single"/>
          <w:lang w:eastAsia="sl-SI"/>
        </w:rPr>
        <w:t xml:space="preserve">Izpolniti in predložiti v </w:t>
      </w:r>
      <w:r w:rsidR="002C2607">
        <w:rPr>
          <w:rFonts w:ascii="Calibri" w:eastAsia="Times New Roman" w:hAnsi="Calibri" w:cs="Times New Roman"/>
          <w:sz w:val="22"/>
          <w:szCs w:val="22"/>
          <w:u w:val="single"/>
          <w:lang w:eastAsia="sl-SI"/>
        </w:rPr>
        <w:t xml:space="preserve">Excel </w:t>
      </w:r>
      <w:r w:rsidRPr="009637CB">
        <w:rPr>
          <w:rFonts w:ascii="Calibri" w:eastAsia="Times New Roman" w:hAnsi="Calibri" w:cs="Times New Roman"/>
          <w:sz w:val="22"/>
          <w:szCs w:val="22"/>
          <w:u w:val="single"/>
          <w:lang w:eastAsia="sl-SI"/>
        </w:rPr>
        <w:t>obliki</w:t>
      </w:r>
      <w:r w:rsidR="002C2607">
        <w:rPr>
          <w:rFonts w:ascii="Calibri" w:eastAsia="Times New Roman" w:hAnsi="Calibri" w:cs="Times New Roman"/>
          <w:sz w:val="22"/>
          <w:szCs w:val="22"/>
          <w:u w:val="single"/>
          <w:lang w:eastAsia="sl-SI"/>
        </w:rPr>
        <w:t xml:space="preserve"> </w:t>
      </w:r>
      <w:r w:rsidRPr="009637CB">
        <w:rPr>
          <w:rFonts w:ascii="Calibri" w:eastAsia="Times New Roman" w:hAnsi="Calibri" w:cs="Times New Roman"/>
          <w:sz w:val="22"/>
          <w:szCs w:val="22"/>
          <w:u w:val="single"/>
          <w:lang w:eastAsia="sl-SI"/>
        </w:rPr>
        <w:t>v razdelek »Predračun«</w:t>
      </w:r>
    </w:p>
    <w:p w14:paraId="4760A2D8" w14:textId="67C0C369" w:rsidR="00DC1CEB" w:rsidRPr="00A34D17" w:rsidRDefault="007D518C" w:rsidP="00DC1CEB">
      <w:pPr>
        <w:widowControl/>
        <w:numPr>
          <w:ilvl w:val="1"/>
          <w:numId w:val="30"/>
        </w:numPr>
        <w:spacing w:after="0"/>
        <w:contextualSpacing/>
        <w:jc w:val="left"/>
        <w:rPr>
          <w:rFonts w:ascii="Calibri" w:eastAsia="Times New Roman" w:hAnsi="Calibri" w:cs="Times New Roman"/>
          <w:sz w:val="22"/>
          <w:szCs w:val="22"/>
          <w:lang w:eastAsia="sl-SI"/>
        </w:rPr>
      </w:pPr>
      <w:r w:rsidRPr="00A34D17">
        <w:rPr>
          <w:rFonts w:ascii="Calibri" w:eastAsia="Times New Roman" w:hAnsi="Calibri" w:cs="Times New Roman"/>
          <w:sz w:val="22"/>
          <w:szCs w:val="22"/>
          <w:lang w:eastAsia="sl-SI"/>
        </w:rPr>
        <w:t xml:space="preserve">Excelov dokument: </w:t>
      </w:r>
      <w:r w:rsidR="00A36BC3" w:rsidRPr="00A34D17">
        <w:rPr>
          <w:rFonts w:ascii="Calibri" w:eastAsia="Times New Roman" w:hAnsi="Calibri" w:cs="Times New Roman"/>
          <w:sz w:val="22"/>
          <w:szCs w:val="22"/>
          <w:lang w:eastAsia="sl-SI"/>
        </w:rPr>
        <w:t>'</w:t>
      </w:r>
      <w:r w:rsidR="00DC1CEB" w:rsidRPr="00A34D17">
        <w:rPr>
          <w:rFonts w:ascii="Calibri" w:eastAsia="Times New Roman" w:hAnsi="Calibri" w:cs="Times New Roman"/>
          <w:sz w:val="22"/>
          <w:szCs w:val="22"/>
          <w:lang w:eastAsia="sl-SI"/>
        </w:rPr>
        <w:t>Ponudbeni predračun – Urejanje okolice</w:t>
      </w:r>
      <w:r w:rsidR="00A36BC3" w:rsidRPr="00A34D17">
        <w:rPr>
          <w:rFonts w:ascii="Calibri" w:eastAsia="Times New Roman" w:hAnsi="Calibri" w:cs="Times New Roman"/>
          <w:sz w:val="22"/>
          <w:szCs w:val="22"/>
          <w:lang w:eastAsia="sl-SI"/>
        </w:rPr>
        <w:t xml:space="preserve">' </w:t>
      </w:r>
      <w:r w:rsidR="00A36BC3" w:rsidRPr="00A34D17">
        <w:rPr>
          <w:sz w:val="22"/>
          <w:szCs w:val="22"/>
        </w:rPr>
        <w:t xml:space="preserve"> </w:t>
      </w:r>
      <w:r w:rsidR="00A36BC3" w:rsidRPr="00A34D17">
        <w:rPr>
          <w:sz w:val="22"/>
          <w:szCs w:val="22"/>
        </w:rPr>
        <w:sym w:font="Wingdings" w:char="F0E0"/>
      </w:r>
      <w:r w:rsidR="00A36BC3" w:rsidRPr="00A34D17">
        <w:rPr>
          <w:sz w:val="22"/>
          <w:szCs w:val="22"/>
        </w:rPr>
        <w:t xml:space="preserve"> delovni list: </w:t>
      </w:r>
      <w:r w:rsidR="00A964A8" w:rsidRPr="00A34D17">
        <w:rPr>
          <w:sz w:val="22"/>
          <w:szCs w:val="22"/>
        </w:rPr>
        <w:t>MERILO</w:t>
      </w:r>
    </w:p>
    <w:p w14:paraId="4D1AECD8" w14:textId="77777777" w:rsidR="004B3360" w:rsidRDefault="004B3360" w:rsidP="009637CB">
      <w:pPr>
        <w:widowControl/>
        <w:spacing w:after="0"/>
        <w:contextualSpacing/>
        <w:rPr>
          <w:rFonts w:ascii="Calibri" w:eastAsia="Times New Roman" w:hAnsi="Calibri" w:cs="Times New Roman"/>
          <w:sz w:val="22"/>
          <w:szCs w:val="22"/>
          <w:highlight w:val="yellow"/>
          <w:u w:val="single"/>
          <w:lang w:eastAsia="sl-SI"/>
        </w:rPr>
      </w:pPr>
    </w:p>
    <w:p w14:paraId="1CFCF283" w14:textId="77777777" w:rsidR="004B3360" w:rsidRPr="009637CB" w:rsidRDefault="004B3360" w:rsidP="009637CB">
      <w:pPr>
        <w:widowControl/>
        <w:numPr>
          <w:ilvl w:val="0"/>
          <w:numId w:val="30"/>
        </w:numPr>
        <w:spacing w:after="0"/>
        <w:ind w:left="782" w:hanging="357"/>
        <w:contextualSpacing/>
        <w:jc w:val="left"/>
        <w:rPr>
          <w:rFonts w:ascii="Calibri" w:eastAsia="Times New Roman" w:hAnsi="Calibri" w:cs="Times New Roman"/>
          <w:sz w:val="22"/>
          <w:szCs w:val="22"/>
          <w:u w:val="single"/>
          <w:lang w:eastAsia="sl-SI"/>
        </w:rPr>
      </w:pPr>
      <w:r w:rsidRPr="009637CB">
        <w:rPr>
          <w:rFonts w:ascii="Calibri" w:eastAsia="Times New Roman" w:hAnsi="Calibri" w:cs="Times New Roman"/>
          <w:sz w:val="22"/>
          <w:szCs w:val="22"/>
          <w:u w:val="single"/>
          <w:lang w:eastAsia="sl-SI"/>
        </w:rPr>
        <w:t>Izpolniti, podpisati in predložiti V PDF obliki:</w:t>
      </w:r>
    </w:p>
    <w:p w14:paraId="5E20E8D2" w14:textId="28D554FD" w:rsidR="009637CB" w:rsidRPr="009637CB" w:rsidRDefault="00DC1CEB" w:rsidP="009637CB">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2</w:t>
      </w:r>
      <w:r w:rsidR="009637CB" w:rsidRPr="009637CB">
        <w:rPr>
          <w:rFonts w:ascii="Calibri" w:eastAsia="Times New Roman" w:hAnsi="Calibri" w:cs="Times New Roman"/>
          <w:sz w:val="22"/>
          <w:szCs w:val="22"/>
          <w:lang w:eastAsia="sl-SI"/>
        </w:rPr>
        <w:t>. Obrazec - Referenca</w:t>
      </w:r>
    </w:p>
    <w:p w14:paraId="2EF04F7A" w14:textId="0983BC32" w:rsidR="004B3360" w:rsidRPr="009637CB" w:rsidRDefault="00DC1CEB" w:rsidP="009637CB">
      <w:pPr>
        <w:pStyle w:val="ListParagraph"/>
        <w:numPr>
          <w:ilvl w:val="1"/>
          <w:numId w:val="30"/>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3</w:t>
      </w:r>
      <w:r w:rsidR="004B3360" w:rsidRPr="009637CB">
        <w:rPr>
          <w:rFonts w:ascii="Calibri" w:eastAsia="Times New Roman" w:hAnsi="Calibri" w:cs="Times New Roman"/>
          <w:sz w:val="22"/>
          <w:szCs w:val="22"/>
          <w:lang w:eastAsia="sl-SI"/>
        </w:rPr>
        <w:t>. Obrazec - Pooblastilo za pridobitev potrdila iz kazenske evidence za pravne osebe</w:t>
      </w:r>
      <w:r w:rsidR="00525749">
        <w:rPr>
          <w:rFonts w:ascii="Calibri" w:eastAsia="Times New Roman" w:hAnsi="Calibri" w:cs="Times New Roman"/>
          <w:sz w:val="22"/>
          <w:szCs w:val="22"/>
          <w:lang w:eastAsia="sl-SI"/>
        </w:rPr>
        <w:t xml:space="preserve"> </w:t>
      </w:r>
      <w:r w:rsidR="009637CB" w:rsidRPr="009637CB">
        <w:rPr>
          <w:rFonts w:ascii="Calibri" w:eastAsia="Times New Roman" w:hAnsi="Calibri" w:cs="Times New Roman"/>
          <w:lang w:eastAsia="sl-SI"/>
        </w:rPr>
        <w:t>(za vse gospodarske subjekte v ponudbi)</w:t>
      </w:r>
    </w:p>
    <w:p w14:paraId="5425C486" w14:textId="43227729" w:rsidR="004B3360" w:rsidRPr="009637CB" w:rsidRDefault="00DC1CEB" w:rsidP="009637CB">
      <w:pPr>
        <w:pStyle w:val="ListParagraph"/>
        <w:numPr>
          <w:ilvl w:val="1"/>
          <w:numId w:val="30"/>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4</w:t>
      </w:r>
      <w:r w:rsidR="004B3360" w:rsidRPr="009637CB">
        <w:rPr>
          <w:rFonts w:ascii="Calibri" w:eastAsia="Times New Roman" w:hAnsi="Calibri" w:cs="Times New Roman"/>
          <w:sz w:val="22"/>
          <w:szCs w:val="22"/>
          <w:lang w:eastAsia="sl-SI"/>
        </w:rPr>
        <w:t>. Obrazec - Pooblastilo za pridobitev potrdila iz kazenske evidence za fizične osebe</w:t>
      </w:r>
      <w:r w:rsidR="009637CB">
        <w:rPr>
          <w:rFonts w:ascii="Calibri" w:eastAsia="Times New Roman" w:hAnsi="Calibri" w:cs="Times New Roman"/>
          <w:sz w:val="22"/>
          <w:szCs w:val="22"/>
          <w:lang w:eastAsia="sl-SI"/>
        </w:rPr>
        <w:t xml:space="preserve"> </w:t>
      </w:r>
      <w:r w:rsidR="009637CB" w:rsidRPr="009637CB">
        <w:rPr>
          <w:rFonts w:ascii="Calibri" w:eastAsia="Times New Roman" w:hAnsi="Calibri" w:cs="Times New Roman"/>
          <w:lang w:eastAsia="sl-SI"/>
        </w:rPr>
        <w:t>(za vse gospodarske subjekte v ponudbi)</w:t>
      </w:r>
    </w:p>
    <w:p w14:paraId="5A7D8685" w14:textId="6FD9EA2A" w:rsidR="00F24AD2" w:rsidRDefault="009637CB" w:rsidP="00F24AD2">
      <w:pPr>
        <w:widowControl/>
        <w:numPr>
          <w:ilvl w:val="1"/>
          <w:numId w:val="30"/>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Dokazilo o bonitetni oceni</w:t>
      </w:r>
    </w:p>
    <w:p w14:paraId="15F94479" w14:textId="589AEE91" w:rsidR="00FC604C" w:rsidRPr="00D86029" w:rsidRDefault="00FC604C" w:rsidP="00F24AD2">
      <w:pPr>
        <w:widowControl/>
        <w:numPr>
          <w:ilvl w:val="1"/>
          <w:numId w:val="30"/>
        </w:numPr>
        <w:spacing w:after="0"/>
        <w:contextualSpacing/>
        <w:jc w:val="left"/>
        <w:rPr>
          <w:rFonts w:ascii="Calibri" w:eastAsia="Times New Roman" w:hAnsi="Calibri" w:cs="Times New Roman"/>
          <w:sz w:val="22"/>
          <w:szCs w:val="22"/>
          <w:lang w:eastAsia="sl-SI"/>
        </w:rPr>
      </w:pPr>
      <w:r w:rsidRPr="00D86029">
        <w:rPr>
          <w:rFonts w:ascii="Calibri" w:eastAsia="Times New Roman" w:hAnsi="Calibri" w:cs="Times New Roman"/>
          <w:sz w:val="22"/>
          <w:szCs w:val="22"/>
          <w:lang w:eastAsia="sl-SI"/>
        </w:rPr>
        <w:t>Dokazilo o zavarovanju odgovornosti</w:t>
      </w:r>
    </w:p>
    <w:p w14:paraId="6013C7D6" w14:textId="77777777" w:rsidR="009B4838" w:rsidRDefault="009B4838" w:rsidP="009637CB">
      <w:pPr>
        <w:widowControl/>
        <w:spacing w:after="0"/>
        <w:jc w:val="left"/>
        <w:rPr>
          <w:rFonts w:eastAsiaTheme="majorEastAsia" w:cstheme="majorBidi"/>
          <w:b/>
          <w:color w:val="1F4E79" w:themeColor="accent1" w:themeShade="80"/>
          <w:sz w:val="22"/>
          <w:szCs w:val="22"/>
        </w:rPr>
      </w:pPr>
      <w:bookmarkStart w:id="3" w:name="_Toc436814729"/>
      <w:r>
        <w:rPr>
          <w:sz w:val="22"/>
          <w:szCs w:val="22"/>
        </w:rPr>
        <w:br w:type="page"/>
      </w:r>
    </w:p>
    <w:p w14:paraId="1C9BDAE3" w14:textId="76A5C909" w:rsidR="00CA4D85" w:rsidRPr="002878AA" w:rsidRDefault="00811E30" w:rsidP="00166CD6">
      <w:pPr>
        <w:pStyle w:val="Heading2"/>
        <w:numPr>
          <w:ilvl w:val="0"/>
          <w:numId w:val="12"/>
        </w:numPr>
        <w:rPr>
          <w:rFonts w:asciiTheme="minorHAnsi" w:hAnsiTheme="minorHAnsi"/>
          <w:sz w:val="22"/>
          <w:szCs w:val="22"/>
        </w:rPr>
      </w:pPr>
      <w:bookmarkStart w:id="4" w:name="_Toc19098590"/>
      <w:bookmarkEnd w:id="3"/>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4"/>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B35816" w:rsidRPr="00E83ED7" w14:paraId="2ACD8662" w14:textId="77777777" w:rsidTr="00D94AD0">
        <w:trPr>
          <w:trHeight w:val="253"/>
        </w:trPr>
        <w:tc>
          <w:tcPr>
            <w:tcW w:w="1817" w:type="dxa"/>
          </w:tcPr>
          <w:p w14:paraId="38E5FD31" w14:textId="77777777" w:rsidR="00B35816" w:rsidRPr="00E83ED7" w:rsidRDefault="00B35816" w:rsidP="00D94AD0">
            <w:pPr>
              <w:spacing w:after="0"/>
              <w:rPr>
                <w:b/>
              </w:rPr>
            </w:pPr>
            <w:r w:rsidRPr="008D08B7">
              <w:rPr>
                <w:b/>
              </w:rPr>
              <w:t>NAROČNIK</w:t>
            </w:r>
            <w:r>
              <w:t>:</w:t>
            </w:r>
          </w:p>
        </w:tc>
        <w:tc>
          <w:tcPr>
            <w:tcW w:w="6036" w:type="dxa"/>
          </w:tcPr>
          <w:p w14:paraId="6A2F11DF" w14:textId="77777777" w:rsidR="00B35816" w:rsidRPr="00E83ED7" w:rsidRDefault="00B35816" w:rsidP="00D94AD0">
            <w:pPr>
              <w:spacing w:after="0"/>
            </w:pPr>
            <w:r>
              <w:t xml:space="preserve">DUTB </w:t>
            </w:r>
            <w:proofErr w:type="spellStart"/>
            <w:r>
              <w:t>d.d</w:t>
            </w:r>
            <w:proofErr w:type="spellEnd"/>
            <w:r>
              <w:t>., Davčna ulica 1, Ljubljana</w:t>
            </w:r>
          </w:p>
        </w:tc>
      </w:tr>
      <w:tr w:rsidR="00B35816" w:rsidRPr="00E83ED7" w14:paraId="437E9C6B" w14:textId="77777777" w:rsidTr="00D94AD0">
        <w:trPr>
          <w:trHeight w:val="253"/>
        </w:trPr>
        <w:tc>
          <w:tcPr>
            <w:tcW w:w="1817" w:type="dxa"/>
          </w:tcPr>
          <w:p w14:paraId="29A9266F" w14:textId="77777777" w:rsidR="00B35816" w:rsidRPr="00E83ED7" w:rsidRDefault="00B35816" w:rsidP="00D94AD0">
            <w:pPr>
              <w:spacing w:after="0"/>
              <w:rPr>
                <w:b/>
              </w:rPr>
            </w:pPr>
            <w:r w:rsidRPr="00E83ED7">
              <w:rPr>
                <w:b/>
              </w:rPr>
              <w:t>JAVNO NAROČILO</w:t>
            </w:r>
          </w:p>
        </w:tc>
        <w:tc>
          <w:tcPr>
            <w:tcW w:w="6036" w:type="dxa"/>
          </w:tcPr>
          <w:p w14:paraId="59343914" w14:textId="312E646F" w:rsidR="00B35816" w:rsidRPr="00E83ED7" w:rsidRDefault="00B35816" w:rsidP="00103DD1">
            <w:pPr>
              <w:spacing w:after="0"/>
            </w:pPr>
            <w:r w:rsidRPr="00025411">
              <w:t>JN</w:t>
            </w:r>
            <w:r w:rsidRPr="002C3B73">
              <w:t>/</w:t>
            </w:r>
            <w:r>
              <w:t>1</w:t>
            </w:r>
            <w:r w:rsidR="00103DD1">
              <w:t>4</w:t>
            </w:r>
            <w:r w:rsidRPr="002C3B73">
              <w:t>-</w:t>
            </w:r>
            <w:r w:rsidR="00BA3B81">
              <w:t>NEP/201</w:t>
            </w:r>
            <w:r w:rsidR="0072773A">
              <w:t>9</w:t>
            </w:r>
          </w:p>
        </w:tc>
      </w:tr>
      <w:tr w:rsidR="00B35816" w:rsidRPr="00195B71" w14:paraId="60DBF0DB" w14:textId="77777777" w:rsidTr="00D94AD0">
        <w:trPr>
          <w:trHeight w:val="201"/>
        </w:trPr>
        <w:tc>
          <w:tcPr>
            <w:tcW w:w="1817" w:type="dxa"/>
          </w:tcPr>
          <w:p w14:paraId="6B437AC7" w14:textId="77777777" w:rsidR="00B35816" w:rsidRPr="00EC3D89" w:rsidRDefault="00B35816" w:rsidP="00D94AD0">
            <w:pPr>
              <w:spacing w:after="0"/>
              <w:rPr>
                <w:b/>
              </w:rPr>
            </w:pPr>
            <w:r w:rsidRPr="00EC3D89">
              <w:rPr>
                <w:b/>
              </w:rPr>
              <w:t>PREDMET</w:t>
            </w:r>
          </w:p>
        </w:tc>
        <w:tc>
          <w:tcPr>
            <w:tcW w:w="6036" w:type="dxa"/>
          </w:tcPr>
          <w:p w14:paraId="16CA1031" w14:textId="212188EE" w:rsidR="00B35816" w:rsidRPr="00E83ED7" w:rsidRDefault="00621025" w:rsidP="001C380E">
            <w:pPr>
              <w:spacing w:after="0"/>
            </w:pPr>
            <w:r w:rsidRPr="00621025">
              <w:t>Urejanje okolice nepremičnin v lasti DUTB</w:t>
            </w:r>
          </w:p>
        </w:tc>
      </w:tr>
    </w:tbl>
    <w:p w14:paraId="64C9C1D5" w14:textId="77777777" w:rsidR="00B35816" w:rsidRPr="00B35816" w:rsidRDefault="00B35816" w:rsidP="00195B71">
      <w:pPr>
        <w:spacing w:after="0"/>
        <w:rPr>
          <w:sz w:val="22"/>
          <w:szCs w:val="22"/>
        </w:rPr>
      </w:pPr>
    </w:p>
    <w:p w14:paraId="37FCC9D9" w14:textId="24ED0D70"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predmetni javni razpis in prilagamo ponudbo ter obvezne priloge, kot zahteva predmetna razpisna dokumentacija.</w:t>
      </w:r>
    </w:p>
    <w:p w14:paraId="7AE82C6E" w14:textId="77777777" w:rsidR="00FC7054" w:rsidRPr="00B35816" w:rsidRDefault="00FC7054" w:rsidP="00195B71">
      <w:pPr>
        <w:spacing w:after="0"/>
        <w:rPr>
          <w:sz w:val="22"/>
          <w:szCs w:val="22"/>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2"/>
        <w:gridCol w:w="1598"/>
        <w:gridCol w:w="2223"/>
      </w:tblGrid>
      <w:tr w:rsidR="002878AA" w:rsidRPr="00B45BE7" w14:paraId="6BAACC2A" w14:textId="77777777" w:rsidTr="00F30C11">
        <w:trPr>
          <w:trHeight w:val="315"/>
        </w:trPr>
        <w:tc>
          <w:tcPr>
            <w:tcW w:w="4042" w:type="dxa"/>
          </w:tcPr>
          <w:p w14:paraId="77D8617F" w14:textId="77777777" w:rsidR="002878AA" w:rsidRPr="00B45BE7" w:rsidRDefault="002878AA" w:rsidP="00CF471B">
            <w:pPr>
              <w:rPr>
                <w:rFonts w:eastAsia="Calibri"/>
                <w:b/>
              </w:rPr>
            </w:pPr>
            <w:r w:rsidRPr="00B45BE7">
              <w:rPr>
                <w:rFonts w:eastAsia="Calibri"/>
                <w:b/>
              </w:rPr>
              <w:t>NAZIV PONUDNIKA:</w:t>
            </w:r>
          </w:p>
        </w:tc>
        <w:tc>
          <w:tcPr>
            <w:tcW w:w="3821" w:type="dxa"/>
            <w:gridSpan w:val="2"/>
          </w:tcPr>
          <w:p w14:paraId="432132E8" w14:textId="77777777" w:rsidR="002878AA" w:rsidRPr="00B45BE7" w:rsidRDefault="002878AA" w:rsidP="00CF471B">
            <w:pPr>
              <w:rPr>
                <w:rFonts w:eastAsia="Calibri"/>
              </w:rPr>
            </w:pPr>
          </w:p>
        </w:tc>
      </w:tr>
      <w:tr w:rsidR="002878AA" w:rsidRPr="00B45BE7" w14:paraId="74814727" w14:textId="77777777" w:rsidTr="00F30C11">
        <w:trPr>
          <w:trHeight w:val="345"/>
        </w:trPr>
        <w:tc>
          <w:tcPr>
            <w:tcW w:w="4042" w:type="dxa"/>
          </w:tcPr>
          <w:p w14:paraId="126757F4" w14:textId="77777777" w:rsidR="002878AA" w:rsidRPr="00B45BE7" w:rsidRDefault="002878AA" w:rsidP="00CF471B">
            <w:pPr>
              <w:rPr>
                <w:rFonts w:eastAsia="Calibri"/>
                <w:b/>
              </w:rPr>
            </w:pPr>
            <w:r w:rsidRPr="00B45BE7">
              <w:rPr>
                <w:rFonts w:eastAsia="Calibri"/>
                <w:b/>
              </w:rPr>
              <w:t>Sedež:</w:t>
            </w:r>
          </w:p>
        </w:tc>
        <w:tc>
          <w:tcPr>
            <w:tcW w:w="3821" w:type="dxa"/>
            <w:gridSpan w:val="2"/>
          </w:tcPr>
          <w:p w14:paraId="21A5E650" w14:textId="77777777" w:rsidR="002878AA" w:rsidRPr="00B45BE7" w:rsidRDefault="002878AA" w:rsidP="00CF471B">
            <w:pPr>
              <w:rPr>
                <w:rFonts w:eastAsia="Calibri"/>
              </w:rPr>
            </w:pPr>
          </w:p>
        </w:tc>
      </w:tr>
      <w:tr w:rsidR="002878AA" w:rsidRPr="00B45BE7" w14:paraId="14982B7D" w14:textId="77777777" w:rsidTr="00F30C11">
        <w:trPr>
          <w:trHeight w:val="365"/>
        </w:trPr>
        <w:tc>
          <w:tcPr>
            <w:tcW w:w="4042" w:type="dxa"/>
          </w:tcPr>
          <w:p w14:paraId="1E9396EF" w14:textId="77777777" w:rsidR="002878AA" w:rsidRPr="00B45BE7" w:rsidRDefault="002878AA" w:rsidP="00CF471B">
            <w:pPr>
              <w:ind w:left="6"/>
              <w:rPr>
                <w:rFonts w:eastAsia="Calibri"/>
                <w:b/>
              </w:rPr>
            </w:pPr>
            <w:r w:rsidRPr="00B45BE7">
              <w:rPr>
                <w:rFonts w:eastAsia="Calibri"/>
                <w:b/>
              </w:rPr>
              <w:t>Zakoniti zastopnik:</w:t>
            </w:r>
          </w:p>
        </w:tc>
        <w:tc>
          <w:tcPr>
            <w:tcW w:w="3821" w:type="dxa"/>
            <w:gridSpan w:val="2"/>
          </w:tcPr>
          <w:p w14:paraId="1F121ABB" w14:textId="77777777" w:rsidR="002878AA" w:rsidRPr="00B45BE7" w:rsidRDefault="002878AA" w:rsidP="00CF471B">
            <w:pPr>
              <w:rPr>
                <w:rFonts w:eastAsia="Calibri"/>
              </w:rPr>
            </w:pPr>
          </w:p>
        </w:tc>
      </w:tr>
      <w:tr w:rsidR="002878AA" w:rsidRPr="00B45BE7" w14:paraId="55E76CDA" w14:textId="77777777" w:rsidTr="00F30C11">
        <w:trPr>
          <w:trHeight w:val="342"/>
        </w:trPr>
        <w:tc>
          <w:tcPr>
            <w:tcW w:w="4042" w:type="dxa"/>
          </w:tcPr>
          <w:p w14:paraId="2CC90CB0" w14:textId="77777777" w:rsidR="002878AA" w:rsidRPr="00B45BE7" w:rsidRDefault="002878AA" w:rsidP="00CF471B">
            <w:pPr>
              <w:rPr>
                <w:rFonts w:eastAsia="Calibri"/>
                <w:b/>
              </w:rPr>
            </w:pPr>
            <w:r w:rsidRPr="00B45BE7">
              <w:rPr>
                <w:rFonts w:eastAsia="Calibri"/>
                <w:b/>
              </w:rPr>
              <w:t>Številka TRR:</w:t>
            </w:r>
          </w:p>
        </w:tc>
        <w:tc>
          <w:tcPr>
            <w:tcW w:w="3821" w:type="dxa"/>
            <w:gridSpan w:val="2"/>
          </w:tcPr>
          <w:p w14:paraId="37F89135" w14:textId="77777777" w:rsidR="002878AA" w:rsidRPr="00B45BE7" w:rsidRDefault="002878AA" w:rsidP="00CF471B">
            <w:pPr>
              <w:rPr>
                <w:rFonts w:eastAsia="Calibri"/>
              </w:rPr>
            </w:pPr>
          </w:p>
        </w:tc>
      </w:tr>
      <w:tr w:rsidR="002878AA" w:rsidRPr="00B45BE7" w14:paraId="069655A8" w14:textId="77777777" w:rsidTr="00F30C11">
        <w:trPr>
          <w:trHeight w:val="487"/>
        </w:trPr>
        <w:tc>
          <w:tcPr>
            <w:tcW w:w="4042" w:type="dxa"/>
          </w:tcPr>
          <w:p w14:paraId="2A47D5CB" w14:textId="77777777" w:rsidR="002878AA" w:rsidRPr="00B45BE7" w:rsidRDefault="002878AA" w:rsidP="00CF471B">
            <w:pPr>
              <w:ind w:left="6"/>
              <w:rPr>
                <w:rFonts w:eastAsia="Calibri"/>
                <w:b/>
              </w:rPr>
            </w:pPr>
            <w:r w:rsidRPr="00B45BE7">
              <w:rPr>
                <w:rFonts w:eastAsia="Calibri"/>
                <w:b/>
              </w:rPr>
              <w:t>Matična številka:</w:t>
            </w:r>
          </w:p>
        </w:tc>
        <w:tc>
          <w:tcPr>
            <w:tcW w:w="3821" w:type="dxa"/>
            <w:gridSpan w:val="2"/>
          </w:tcPr>
          <w:p w14:paraId="20E1841F" w14:textId="77777777" w:rsidR="002878AA" w:rsidRPr="00B45BE7" w:rsidRDefault="002878AA" w:rsidP="00CF471B">
            <w:pPr>
              <w:rPr>
                <w:rFonts w:eastAsia="Calibri"/>
              </w:rPr>
            </w:pPr>
          </w:p>
        </w:tc>
      </w:tr>
      <w:tr w:rsidR="002878AA" w:rsidRPr="00B45BE7" w14:paraId="0750AB6D" w14:textId="77777777" w:rsidTr="00F30C11">
        <w:trPr>
          <w:trHeight w:val="435"/>
        </w:trPr>
        <w:tc>
          <w:tcPr>
            <w:tcW w:w="4042" w:type="dxa"/>
          </w:tcPr>
          <w:p w14:paraId="5060D0F1" w14:textId="77777777" w:rsidR="002878AA" w:rsidRPr="00B45BE7" w:rsidRDefault="002878AA" w:rsidP="00CF471B">
            <w:pPr>
              <w:rPr>
                <w:rFonts w:eastAsia="Calibri"/>
                <w:b/>
              </w:rPr>
            </w:pPr>
            <w:r w:rsidRPr="00B45BE7">
              <w:rPr>
                <w:rFonts w:eastAsia="Calibri"/>
                <w:b/>
              </w:rPr>
              <w:t>ID številka za DDV:</w:t>
            </w:r>
          </w:p>
        </w:tc>
        <w:tc>
          <w:tcPr>
            <w:tcW w:w="3821" w:type="dxa"/>
            <w:gridSpan w:val="2"/>
          </w:tcPr>
          <w:p w14:paraId="2D3C8F42" w14:textId="77777777" w:rsidR="002878AA" w:rsidRPr="00B45BE7" w:rsidRDefault="002878AA" w:rsidP="00CF471B">
            <w:pPr>
              <w:rPr>
                <w:rFonts w:eastAsia="Calibri"/>
              </w:rPr>
            </w:pPr>
          </w:p>
        </w:tc>
      </w:tr>
      <w:tr w:rsidR="002878AA" w:rsidRPr="00B45BE7" w14:paraId="1FB06916" w14:textId="77777777" w:rsidTr="00F30C11">
        <w:trPr>
          <w:trHeight w:val="439"/>
        </w:trPr>
        <w:tc>
          <w:tcPr>
            <w:tcW w:w="4042" w:type="dxa"/>
          </w:tcPr>
          <w:p w14:paraId="3CCD1CE9" w14:textId="77777777" w:rsidR="002878AA" w:rsidRPr="00B45BE7" w:rsidRDefault="002878AA" w:rsidP="00CF471B">
            <w:pPr>
              <w:rPr>
                <w:rFonts w:eastAsia="Calibri"/>
                <w:b/>
              </w:rPr>
            </w:pPr>
            <w:r w:rsidRPr="00B45BE7">
              <w:rPr>
                <w:rFonts w:eastAsia="Calibri"/>
                <w:b/>
              </w:rPr>
              <w:t>Telefon:</w:t>
            </w:r>
          </w:p>
        </w:tc>
        <w:tc>
          <w:tcPr>
            <w:tcW w:w="3821" w:type="dxa"/>
            <w:gridSpan w:val="2"/>
          </w:tcPr>
          <w:p w14:paraId="23DAE5D9" w14:textId="77777777" w:rsidR="002878AA" w:rsidRPr="00B45BE7" w:rsidRDefault="002878AA" w:rsidP="00CF471B">
            <w:pPr>
              <w:rPr>
                <w:rFonts w:eastAsia="Calibri"/>
              </w:rPr>
            </w:pPr>
          </w:p>
        </w:tc>
      </w:tr>
      <w:tr w:rsidR="002878AA" w:rsidRPr="00B45BE7" w14:paraId="3D1D1189" w14:textId="77777777" w:rsidTr="00F30C11">
        <w:trPr>
          <w:trHeight w:val="458"/>
        </w:trPr>
        <w:tc>
          <w:tcPr>
            <w:tcW w:w="4042" w:type="dxa"/>
          </w:tcPr>
          <w:p w14:paraId="4DBC2DC2" w14:textId="77777777" w:rsidR="002878AA" w:rsidRPr="00B45BE7" w:rsidRDefault="002878AA" w:rsidP="00CF471B">
            <w:pPr>
              <w:rPr>
                <w:rFonts w:eastAsia="Calibri"/>
                <w:b/>
              </w:rPr>
            </w:pPr>
            <w:r w:rsidRPr="00B45BE7">
              <w:rPr>
                <w:rFonts w:eastAsia="Calibri"/>
                <w:b/>
              </w:rPr>
              <w:t>Faks:</w:t>
            </w:r>
          </w:p>
        </w:tc>
        <w:tc>
          <w:tcPr>
            <w:tcW w:w="3821" w:type="dxa"/>
            <w:gridSpan w:val="2"/>
          </w:tcPr>
          <w:p w14:paraId="4734513B" w14:textId="77777777" w:rsidR="002878AA" w:rsidRPr="00B45BE7" w:rsidRDefault="002878AA" w:rsidP="00CF471B">
            <w:pPr>
              <w:rPr>
                <w:rFonts w:eastAsia="Calibri"/>
              </w:rPr>
            </w:pPr>
          </w:p>
        </w:tc>
      </w:tr>
      <w:tr w:rsidR="002878AA" w:rsidRPr="00B45BE7" w14:paraId="526A407F" w14:textId="77777777" w:rsidTr="00F30C11">
        <w:trPr>
          <w:trHeight w:val="447"/>
        </w:trPr>
        <w:tc>
          <w:tcPr>
            <w:tcW w:w="4042" w:type="dxa"/>
          </w:tcPr>
          <w:p w14:paraId="1F368B17" w14:textId="77777777" w:rsidR="002878AA" w:rsidRPr="00B45BE7" w:rsidRDefault="002878AA" w:rsidP="00CF471B">
            <w:pPr>
              <w:rPr>
                <w:rFonts w:eastAsia="Calibri"/>
                <w:b/>
              </w:rPr>
            </w:pPr>
            <w:r w:rsidRPr="00B45BE7">
              <w:rPr>
                <w:rFonts w:eastAsia="Calibri"/>
                <w:b/>
              </w:rPr>
              <w:t>Elektronska pošta:</w:t>
            </w:r>
          </w:p>
        </w:tc>
        <w:tc>
          <w:tcPr>
            <w:tcW w:w="3821" w:type="dxa"/>
            <w:gridSpan w:val="2"/>
          </w:tcPr>
          <w:p w14:paraId="0A82AE6D" w14:textId="77777777" w:rsidR="002878AA" w:rsidRPr="00B45BE7" w:rsidRDefault="002878AA" w:rsidP="00CF471B">
            <w:pPr>
              <w:rPr>
                <w:rFonts w:eastAsia="Calibri"/>
              </w:rPr>
            </w:pPr>
          </w:p>
        </w:tc>
      </w:tr>
      <w:tr w:rsidR="002878AA" w:rsidRPr="00B45BE7" w14:paraId="12DA42D4" w14:textId="77777777" w:rsidTr="00F30C11">
        <w:trPr>
          <w:trHeight w:val="535"/>
        </w:trPr>
        <w:tc>
          <w:tcPr>
            <w:tcW w:w="4042" w:type="dxa"/>
          </w:tcPr>
          <w:p w14:paraId="51392B1E" w14:textId="77777777" w:rsidR="002878AA" w:rsidRPr="00B45BE7" w:rsidRDefault="002878AA" w:rsidP="00CF471B">
            <w:pPr>
              <w:ind w:left="6"/>
              <w:rPr>
                <w:rFonts w:eastAsia="Calibri"/>
                <w:b/>
              </w:rPr>
            </w:pPr>
            <w:r w:rsidRPr="00B45BE7">
              <w:rPr>
                <w:rFonts w:eastAsia="Calibri"/>
                <w:b/>
              </w:rPr>
              <w:t>Kontaktna oseba ponudnika za obveščanje:</w:t>
            </w:r>
          </w:p>
        </w:tc>
        <w:tc>
          <w:tcPr>
            <w:tcW w:w="3821" w:type="dxa"/>
            <w:gridSpan w:val="2"/>
            <w:tcBorders>
              <w:bottom w:val="single" w:sz="4" w:space="0" w:color="auto"/>
            </w:tcBorders>
          </w:tcPr>
          <w:p w14:paraId="1937F5B8" w14:textId="77777777" w:rsidR="002878AA" w:rsidRPr="00B45BE7" w:rsidRDefault="002878AA" w:rsidP="00CF471B">
            <w:pPr>
              <w:ind w:left="6"/>
              <w:rPr>
                <w:rFonts w:eastAsia="Calibri"/>
              </w:rPr>
            </w:pPr>
          </w:p>
        </w:tc>
      </w:tr>
      <w:tr w:rsidR="002878AA" w:rsidRPr="00B45BE7" w14:paraId="16DBE40A" w14:textId="77777777" w:rsidTr="00F30C11">
        <w:trPr>
          <w:trHeight w:val="262"/>
        </w:trPr>
        <w:tc>
          <w:tcPr>
            <w:tcW w:w="4042" w:type="dxa"/>
          </w:tcPr>
          <w:p w14:paraId="5A426E38" w14:textId="77777777" w:rsidR="002878AA" w:rsidRPr="00B45BE7" w:rsidRDefault="002878AA" w:rsidP="00CF471B">
            <w:pPr>
              <w:ind w:left="6"/>
              <w:rPr>
                <w:rFonts w:eastAsia="Calibri"/>
                <w:b/>
              </w:rPr>
            </w:pPr>
            <w:r>
              <w:rPr>
                <w:rFonts w:eastAsia="Calibri"/>
                <w:b/>
              </w:rPr>
              <w:t>Elektronska pošta kontaktne osebe za obveščanje:</w:t>
            </w:r>
          </w:p>
        </w:tc>
        <w:tc>
          <w:tcPr>
            <w:tcW w:w="3821" w:type="dxa"/>
            <w:gridSpan w:val="2"/>
            <w:tcBorders>
              <w:bottom w:val="single" w:sz="4" w:space="0" w:color="auto"/>
            </w:tcBorders>
          </w:tcPr>
          <w:p w14:paraId="418B44D1" w14:textId="77777777" w:rsidR="002878AA" w:rsidRPr="00B45BE7" w:rsidRDefault="002878AA" w:rsidP="00CF471B">
            <w:pPr>
              <w:ind w:left="6"/>
              <w:rPr>
                <w:rFonts w:eastAsia="Calibri"/>
              </w:rPr>
            </w:pPr>
          </w:p>
        </w:tc>
      </w:tr>
      <w:tr w:rsidR="002878AA" w:rsidRPr="00B45BE7" w14:paraId="793DD2FE" w14:textId="77777777" w:rsidTr="00F30C11">
        <w:trPr>
          <w:trHeight w:val="120"/>
        </w:trPr>
        <w:tc>
          <w:tcPr>
            <w:tcW w:w="4042" w:type="dxa"/>
          </w:tcPr>
          <w:p w14:paraId="71948588" w14:textId="5510E413" w:rsidR="002878AA" w:rsidRPr="00B45BE7" w:rsidRDefault="002878AA">
            <w:pPr>
              <w:ind w:left="6"/>
              <w:rPr>
                <w:rFonts w:eastAsia="Calibri"/>
                <w:b/>
              </w:rPr>
            </w:pPr>
            <w:r>
              <w:rPr>
                <w:rFonts w:eastAsia="Calibri"/>
                <w:b/>
              </w:rPr>
              <w:t>Nastopanje v skupni ponudbi</w:t>
            </w:r>
            <w:r w:rsidR="00FC7054">
              <w:rPr>
                <w:rFonts w:eastAsia="Calibri"/>
                <w:b/>
              </w:rPr>
              <w:t xml:space="preserve"> </w:t>
            </w:r>
            <w:r w:rsidRPr="00B45BE7">
              <w:rPr>
                <w:rFonts w:eastAsia="Calibri"/>
                <w:b/>
              </w:rPr>
              <w:t>(ustrezno označiti)</w:t>
            </w:r>
          </w:p>
        </w:tc>
        <w:tc>
          <w:tcPr>
            <w:tcW w:w="1598" w:type="dxa"/>
            <w:tcBorders>
              <w:right w:val="nil"/>
            </w:tcBorders>
          </w:tcPr>
          <w:p w14:paraId="69D395FC"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52DCDD1" w14:textId="77777777" w:rsidR="002878AA" w:rsidRPr="00B45BE7" w:rsidRDefault="002878AA" w:rsidP="00CF471B">
            <w:pPr>
              <w:jc w:val="center"/>
              <w:rPr>
                <w:rFonts w:eastAsia="Calibri"/>
                <w:b/>
              </w:rPr>
            </w:pPr>
            <w:r w:rsidRPr="00B45BE7">
              <w:rPr>
                <w:rFonts w:eastAsia="Calibri"/>
                <w:b/>
              </w:rPr>
              <w:t>NE</w:t>
            </w:r>
          </w:p>
        </w:tc>
      </w:tr>
      <w:tr w:rsidR="002878AA" w:rsidRPr="00B45BE7" w14:paraId="2B602B47" w14:textId="77777777" w:rsidTr="00F30C11">
        <w:trPr>
          <w:trHeight w:val="120"/>
        </w:trPr>
        <w:tc>
          <w:tcPr>
            <w:tcW w:w="4042" w:type="dxa"/>
          </w:tcPr>
          <w:p w14:paraId="53D45514" w14:textId="77777777" w:rsidR="002878AA" w:rsidRPr="00B45BE7" w:rsidRDefault="002878AA" w:rsidP="00CF471B">
            <w:pPr>
              <w:ind w:left="6"/>
              <w:rPr>
                <w:rFonts w:eastAsia="Calibri"/>
                <w:b/>
              </w:rPr>
            </w:pPr>
            <w:r w:rsidRPr="00B45BE7">
              <w:rPr>
                <w:rFonts w:eastAsia="Calibri"/>
                <w:b/>
              </w:rPr>
              <w:t>Nastopanje s podizvajalci (ustrezno označiti)</w:t>
            </w:r>
          </w:p>
        </w:tc>
        <w:tc>
          <w:tcPr>
            <w:tcW w:w="1598" w:type="dxa"/>
            <w:tcBorders>
              <w:right w:val="nil"/>
            </w:tcBorders>
          </w:tcPr>
          <w:p w14:paraId="13D0D562"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4D96C068" w14:textId="77777777" w:rsidR="002878AA" w:rsidRPr="00B45BE7" w:rsidRDefault="002878AA" w:rsidP="00CF471B">
            <w:pPr>
              <w:jc w:val="center"/>
              <w:rPr>
                <w:rFonts w:eastAsia="Calibri"/>
                <w:b/>
              </w:rPr>
            </w:pPr>
            <w:r w:rsidRPr="00B45BE7">
              <w:rPr>
                <w:rFonts w:eastAsia="Calibri"/>
                <w:b/>
              </w:rPr>
              <w:t>NE</w:t>
            </w:r>
          </w:p>
        </w:tc>
      </w:tr>
      <w:tr w:rsidR="00F30C11" w:rsidRPr="00B45BE7" w14:paraId="355AEE5E" w14:textId="77777777" w:rsidTr="00F30C11">
        <w:trPr>
          <w:trHeight w:val="467"/>
        </w:trPr>
        <w:tc>
          <w:tcPr>
            <w:tcW w:w="4042" w:type="dxa"/>
            <w:tcBorders>
              <w:top w:val="single" w:sz="4" w:space="0" w:color="auto"/>
              <w:left w:val="single" w:sz="4" w:space="0" w:color="auto"/>
              <w:bottom w:val="single" w:sz="4" w:space="0" w:color="auto"/>
              <w:right w:val="single" w:sz="4" w:space="0" w:color="auto"/>
            </w:tcBorders>
          </w:tcPr>
          <w:p w14:paraId="0E3AA9E4" w14:textId="77C0C27D" w:rsidR="00F30C11" w:rsidRPr="00B45BE7" w:rsidRDefault="00F30C11" w:rsidP="00F30C11">
            <w:pPr>
              <w:ind w:left="6"/>
              <w:rPr>
                <w:rFonts w:eastAsia="Calibri"/>
                <w:b/>
              </w:rPr>
            </w:pPr>
            <w:r w:rsidRPr="00A35A42">
              <w:rPr>
                <w:rFonts w:eastAsia="Calibri"/>
                <w:b/>
              </w:rPr>
              <w:t xml:space="preserve">Ponudnik je MSP </w:t>
            </w:r>
            <w:r w:rsidRPr="00A35A42">
              <w:rPr>
                <w:rFonts w:eastAsia="Calibri"/>
              </w:rPr>
              <w:t>(</w:t>
            </w:r>
            <w:proofErr w:type="spellStart"/>
            <w:r w:rsidRPr="00A35A42">
              <w:rPr>
                <w:rFonts w:eastAsia="Calibri"/>
              </w:rPr>
              <w:t>mikro</w:t>
            </w:r>
            <w:proofErr w:type="spellEnd"/>
            <w:r w:rsidRPr="00A35A42">
              <w:rPr>
                <w:rFonts w:eastAsia="Calibri"/>
              </w:rPr>
              <w:t xml:space="preserve">, mala in srednje veliko podjetje) </w:t>
            </w:r>
            <w:r w:rsidRPr="00A35A42">
              <w:rPr>
                <w:rFonts w:eastAsia="Calibri"/>
                <w:b/>
              </w:rPr>
              <w:t>(ustrezno označiti)</w:t>
            </w:r>
          </w:p>
        </w:tc>
        <w:tc>
          <w:tcPr>
            <w:tcW w:w="1598" w:type="dxa"/>
            <w:tcBorders>
              <w:top w:val="single" w:sz="4" w:space="0" w:color="auto"/>
              <w:left w:val="single" w:sz="4" w:space="0" w:color="auto"/>
              <w:bottom w:val="single" w:sz="4" w:space="0" w:color="auto"/>
              <w:right w:val="nil"/>
            </w:tcBorders>
          </w:tcPr>
          <w:p w14:paraId="7B944AB8" w14:textId="38F232B1" w:rsidR="00F30C11" w:rsidRPr="00B45BE7" w:rsidRDefault="00F30C11" w:rsidP="00F30C11">
            <w:pPr>
              <w:ind w:left="6"/>
              <w:jc w:val="center"/>
              <w:rPr>
                <w:rFonts w:eastAsia="Calibri"/>
                <w:b/>
              </w:rPr>
            </w:pPr>
            <w:r w:rsidRPr="00A35A42">
              <w:rPr>
                <w:rFonts w:eastAsia="Calibri"/>
                <w:b/>
              </w:rPr>
              <w:t>DA</w:t>
            </w:r>
          </w:p>
        </w:tc>
        <w:tc>
          <w:tcPr>
            <w:tcW w:w="2223" w:type="dxa"/>
            <w:tcBorders>
              <w:top w:val="single" w:sz="4" w:space="0" w:color="auto"/>
              <w:left w:val="nil"/>
              <w:bottom w:val="single" w:sz="4" w:space="0" w:color="auto"/>
              <w:right w:val="single" w:sz="4" w:space="0" w:color="auto"/>
            </w:tcBorders>
          </w:tcPr>
          <w:p w14:paraId="03036C35" w14:textId="3E8F7EC0" w:rsidR="00F30C11" w:rsidRPr="00B45BE7" w:rsidRDefault="00F30C11" w:rsidP="00F30C11">
            <w:pPr>
              <w:jc w:val="center"/>
              <w:rPr>
                <w:rFonts w:eastAsia="Calibri"/>
                <w:b/>
              </w:rPr>
            </w:pPr>
            <w:r w:rsidRPr="00A35A42">
              <w:rPr>
                <w:rFonts w:eastAsia="Calibri"/>
                <w:b/>
              </w:rPr>
              <w:t>NE</w:t>
            </w:r>
          </w:p>
        </w:tc>
      </w:tr>
      <w:tr w:rsidR="002878AA" w:rsidRPr="00B45BE7" w14:paraId="490535F2" w14:textId="77777777" w:rsidTr="00F30C11">
        <w:trPr>
          <w:trHeight w:val="120"/>
        </w:trPr>
        <w:tc>
          <w:tcPr>
            <w:tcW w:w="4042" w:type="dxa"/>
          </w:tcPr>
          <w:p w14:paraId="2368FFF0" w14:textId="77777777" w:rsidR="002878AA" w:rsidRPr="00B45BE7" w:rsidRDefault="002878AA" w:rsidP="00CF471B">
            <w:pPr>
              <w:ind w:left="6"/>
              <w:rPr>
                <w:rFonts w:eastAsia="Calibri"/>
                <w:b/>
              </w:rPr>
            </w:pPr>
            <w:r>
              <w:rPr>
                <w:rFonts w:eastAsia="Calibri"/>
                <w:b/>
              </w:rPr>
              <w:t>Veljavnost ponudbe</w:t>
            </w:r>
          </w:p>
        </w:tc>
        <w:tc>
          <w:tcPr>
            <w:tcW w:w="3821" w:type="dxa"/>
            <w:gridSpan w:val="2"/>
          </w:tcPr>
          <w:p w14:paraId="0E2F560F" w14:textId="77777777" w:rsidR="002878AA" w:rsidRPr="00B45BE7" w:rsidRDefault="002878AA" w:rsidP="00CF471B">
            <w:pPr>
              <w:jc w:val="center"/>
              <w:rPr>
                <w:rFonts w:eastAsia="Calibri"/>
                <w:b/>
              </w:rPr>
            </w:pPr>
            <w:r w:rsidRPr="001930F1">
              <w:rPr>
                <w:rFonts w:eastAsia="Calibri"/>
              </w:rPr>
              <w:t>________ dni</w:t>
            </w:r>
          </w:p>
        </w:tc>
      </w:tr>
    </w:tbl>
    <w:p w14:paraId="488A1FAB" w14:textId="77777777"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612CB609" w14:textId="15B05873" w:rsidR="006A0F4E" w:rsidRPr="007378D3" w:rsidRDefault="00BB4908" w:rsidP="00166CD6">
      <w:pPr>
        <w:pStyle w:val="Heading2"/>
        <w:numPr>
          <w:ilvl w:val="0"/>
          <w:numId w:val="12"/>
        </w:numPr>
        <w:rPr>
          <w:rFonts w:asciiTheme="minorHAnsi" w:hAnsiTheme="minorHAnsi"/>
          <w:sz w:val="22"/>
          <w:szCs w:val="22"/>
        </w:rPr>
      </w:pPr>
      <w:bookmarkStart w:id="5" w:name="_Toc447098934"/>
      <w:bookmarkStart w:id="6" w:name="_Toc19098591"/>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006A0F4E">
        <w:rPr>
          <w:rFonts w:asciiTheme="minorHAnsi" w:hAnsiTheme="minorHAnsi"/>
          <w:sz w:val="22"/>
          <w:szCs w:val="22"/>
        </w:rPr>
        <w:t>REFERENCA</w:t>
      </w:r>
      <w:bookmarkEnd w:id="6"/>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4BBC3AB4" w14:textId="77777777" w:rsidTr="00355789">
        <w:trPr>
          <w:trHeight w:val="253"/>
        </w:trPr>
        <w:tc>
          <w:tcPr>
            <w:tcW w:w="1817" w:type="dxa"/>
          </w:tcPr>
          <w:p w14:paraId="3656BA85" w14:textId="05EB2C34" w:rsidR="00E83ED7" w:rsidRPr="00E83ED7" w:rsidRDefault="00E83ED7" w:rsidP="00E83ED7">
            <w:pPr>
              <w:spacing w:after="0"/>
              <w:rPr>
                <w:b/>
              </w:rPr>
            </w:pPr>
            <w:r w:rsidRPr="008D08B7">
              <w:rPr>
                <w:b/>
              </w:rPr>
              <w:t>NAROČNIK</w:t>
            </w:r>
            <w:r>
              <w:t>:</w:t>
            </w:r>
          </w:p>
        </w:tc>
        <w:tc>
          <w:tcPr>
            <w:tcW w:w="6036" w:type="dxa"/>
          </w:tcPr>
          <w:p w14:paraId="383E5E81" w14:textId="18FFC85A" w:rsidR="00E83ED7" w:rsidRPr="00E83ED7" w:rsidRDefault="00E83ED7" w:rsidP="00E83ED7">
            <w:pPr>
              <w:spacing w:after="0"/>
            </w:pPr>
            <w:r>
              <w:t xml:space="preserve">DUTB </w:t>
            </w:r>
            <w:proofErr w:type="spellStart"/>
            <w:r>
              <w:t>d.d</w:t>
            </w:r>
            <w:proofErr w:type="spellEnd"/>
            <w:r>
              <w:t>., Davčna ulica 1, Ljubljana</w:t>
            </w:r>
          </w:p>
        </w:tc>
      </w:tr>
      <w:tr w:rsidR="00E83ED7" w:rsidRPr="00E83ED7" w14:paraId="73D5EEEE" w14:textId="77777777" w:rsidTr="00355789">
        <w:trPr>
          <w:trHeight w:val="253"/>
        </w:trPr>
        <w:tc>
          <w:tcPr>
            <w:tcW w:w="1817" w:type="dxa"/>
          </w:tcPr>
          <w:p w14:paraId="61F70CAB" w14:textId="77777777" w:rsidR="00E83ED7" w:rsidRPr="00E83ED7" w:rsidRDefault="00E83ED7" w:rsidP="00E83ED7">
            <w:pPr>
              <w:spacing w:after="0"/>
              <w:rPr>
                <w:b/>
              </w:rPr>
            </w:pPr>
            <w:r w:rsidRPr="00E83ED7">
              <w:rPr>
                <w:b/>
              </w:rPr>
              <w:t>JAVNO NAROČILO</w:t>
            </w:r>
          </w:p>
        </w:tc>
        <w:tc>
          <w:tcPr>
            <w:tcW w:w="6036" w:type="dxa"/>
          </w:tcPr>
          <w:p w14:paraId="5DADE924" w14:textId="4ECC1A37" w:rsidR="00E83ED7" w:rsidRPr="00E83ED7" w:rsidRDefault="00025411" w:rsidP="00103DD1">
            <w:pPr>
              <w:spacing w:after="0"/>
            </w:pPr>
            <w:r w:rsidRPr="00025411">
              <w:t>JN/</w:t>
            </w:r>
            <w:r w:rsidR="00913DC7">
              <w:t>1</w:t>
            </w:r>
            <w:r w:rsidR="00103DD1">
              <w:t>4</w:t>
            </w:r>
            <w:r w:rsidRPr="005C16C7">
              <w:t>-NEP</w:t>
            </w:r>
            <w:r w:rsidR="0072773A">
              <w:t>/2019</w:t>
            </w:r>
          </w:p>
        </w:tc>
      </w:tr>
      <w:tr w:rsidR="00E83ED7" w:rsidRPr="00195B71" w14:paraId="76F034F0" w14:textId="77777777" w:rsidTr="00355789">
        <w:trPr>
          <w:trHeight w:val="201"/>
        </w:trPr>
        <w:tc>
          <w:tcPr>
            <w:tcW w:w="1817" w:type="dxa"/>
          </w:tcPr>
          <w:p w14:paraId="713C0D08" w14:textId="77777777" w:rsidR="00E83ED7" w:rsidRPr="00EC3D89" w:rsidRDefault="00E83ED7" w:rsidP="00355789">
            <w:pPr>
              <w:spacing w:after="0"/>
              <w:rPr>
                <w:b/>
              </w:rPr>
            </w:pPr>
            <w:r w:rsidRPr="00EC3D89">
              <w:rPr>
                <w:b/>
              </w:rPr>
              <w:t>PREDMET</w:t>
            </w:r>
          </w:p>
        </w:tc>
        <w:tc>
          <w:tcPr>
            <w:tcW w:w="6036" w:type="dxa"/>
          </w:tcPr>
          <w:p w14:paraId="27CCCD64" w14:textId="49265A99" w:rsidR="00E83ED7" w:rsidRPr="00E83ED7" w:rsidRDefault="009443F4" w:rsidP="001C380E">
            <w:pPr>
              <w:spacing w:after="0"/>
            </w:pPr>
            <w:r w:rsidRPr="00621025">
              <w:t>Urejanje okolice nepremičnin v lasti DUTB</w:t>
            </w:r>
          </w:p>
        </w:tc>
      </w:tr>
    </w:tbl>
    <w:p w14:paraId="11115665" w14:textId="77777777" w:rsidR="00E83ED7" w:rsidRPr="00025411" w:rsidRDefault="00E83ED7" w:rsidP="00E83ED7">
      <w:pPr>
        <w:widowControl/>
        <w:spacing w:after="0"/>
        <w:jc w:val="left"/>
        <w:rPr>
          <w:sz w:val="22"/>
          <w:szCs w:val="22"/>
        </w:rPr>
      </w:pPr>
    </w:p>
    <w:p w14:paraId="334CAD8D"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06C14929" w14:textId="77777777" w:rsidTr="00025411">
        <w:trPr>
          <w:trHeight w:val="304"/>
          <w:jc w:val="center"/>
        </w:trPr>
        <w:tc>
          <w:tcPr>
            <w:tcW w:w="7927" w:type="dxa"/>
            <w:gridSpan w:val="3"/>
          </w:tcPr>
          <w:p w14:paraId="5055CDB4"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0CE9F871" w14:textId="77777777" w:rsidTr="00E83ED7">
        <w:trPr>
          <w:trHeight w:hRule="exact" w:val="397"/>
          <w:jc w:val="center"/>
        </w:trPr>
        <w:tc>
          <w:tcPr>
            <w:tcW w:w="3114" w:type="dxa"/>
          </w:tcPr>
          <w:p w14:paraId="40206A68"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369F00A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AF7A3AD" w14:textId="77777777" w:rsidTr="00E83ED7">
        <w:trPr>
          <w:trHeight w:hRule="exact" w:val="397"/>
          <w:jc w:val="center"/>
        </w:trPr>
        <w:tc>
          <w:tcPr>
            <w:tcW w:w="3114" w:type="dxa"/>
          </w:tcPr>
          <w:p w14:paraId="06ECC9BE"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45042476"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1758D5FF" w14:textId="77777777" w:rsidTr="00E83ED7">
        <w:trPr>
          <w:trHeight w:hRule="exact" w:val="397"/>
          <w:jc w:val="center"/>
        </w:trPr>
        <w:tc>
          <w:tcPr>
            <w:tcW w:w="3114" w:type="dxa"/>
          </w:tcPr>
          <w:p w14:paraId="194EF167"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048FAFD3"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09E7344A" w14:textId="77777777" w:rsidTr="00025411">
        <w:trPr>
          <w:trHeight w:hRule="exact" w:val="348"/>
          <w:jc w:val="center"/>
        </w:trPr>
        <w:tc>
          <w:tcPr>
            <w:tcW w:w="3114" w:type="dxa"/>
          </w:tcPr>
          <w:p w14:paraId="46164EC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60D942D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5719944" w14:textId="77777777" w:rsidTr="00025411">
        <w:trPr>
          <w:trHeight w:hRule="exact" w:val="367"/>
          <w:jc w:val="center"/>
        </w:trPr>
        <w:tc>
          <w:tcPr>
            <w:tcW w:w="3114" w:type="dxa"/>
          </w:tcPr>
          <w:p w14:paraId="05CDB51B" w14:textId="5D3E2DA0" w:rsidR="00E83ED7" w:rsidRPr="00E83ED7" w:rsidRDefault="00025411" w:rsidP="00E83ED7">
            <w:pPr>
              <w:widowControl/>
              <w:spacing w:after="200" w:line="276" w:lineRule="auto"/>
              <w:jc w:val="left"/>
              <w:rPr>
                <w:rFonts w:eastAsia="Calibri" w:cs="Times New Roman"/>
                <w:b/>
                <w:szCs w:val="22"/>
              </w:rPr>
            </w:pPr>
            <w:r w:rsidRPr="007772F9">
              <w:rPr>
                <w:rFonts w:ascii="Calibri" w:eastAsia="Calibri" w:hAnsi="Calibri" w:cs="Times New Roman"/>
                <w:b/>
              </w:rPr>
              <w:t xml:space="preserve">Skupna vrednost (EUR brez </w:t>
            </w:r>
            <w:r>
              <w:rPr>
                <w:rFonts w:ascii="Calibri" w:eastAsia="Calibri" w:hAnsi="Calibri" w:cs="Times New Roman"/>
                <w:b/>
              </w:rPr>
              <w:t>DDV</w:t>
            </w:r>
            <w:r w:rsidRPr="007772F9">
              <w:rPr>
                <w:rFonts w:ascii="Calibri" w:eastAsia="Calibri" w:hAnsi="Calibri" w:cs="Times New Roman"/>
                <w:b/>
              </w:rPr>
              <w:t>)</w:t>
            </w:r>
          </w:p>
        </w:tc>
        <w:tc>
          <w:tcPr>
            <w:tcW w:w="4813" w:type="dxa"/>
            <w:gridSpan w:val="2"/>
          </w:tcPr>
          <w:p w14:paraId="3FA98574" w14:textId="35693EF3" w:rsidR="00E83ED7" w:rsidRPr="00E83ED7" w:rsidRDefault="00E83ED7" w:rsidP="00E83ED7">
            <w:pPr>
              <w:widowControl/>
              <w:spacing w:after="0"/>
              <w:jc w:val="left"/>
              <w:rPr>
                <w:rFonts w:eastAsia="Calibri" w:cs="Times New Roman"/>
                <w:szCs w:val="22"/>
              </w:rPr>
            </w:pPr>
          </w:p>
        </w:tc>
      </w:tr>
      <w:tr w:rsidR="00E83ED7" w:rsidRPr="00E83ED7" w14:paraId="1B4D75C2" w14:textId="77777777" w:rsidTr="00E83ED7">
        <w:trPr>
          <w:trHeight w:hRule="exact" w:val="567"/>
          <w:jc w:val="center"/>
        </w:trPr>
        <w:tc>
          <w:tcPr>
            <w:tcW w:w="3114" w:type="dxa"/>
          </w:tcPr>
          <w:p w14:paraId="5211B5A5"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C726305"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FF843A9" w14:textId="77777777" w:rsidTr="00025411">
        <w:trPr>
          <w:trHeight w:val="2019"/>
          <w:jc w:val="center"/>
        </w:trPr>
        <w:tc>
          <w:tcPr>
            <w:tcW w:w="7927" w:type="dxa"/>
            <w:gridSpan w:val="3"/>
          </w:tcPr>
          <w:p w14:paraId="05AB5D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7227D616" w14:textId="0654F6C6" w:rsidR="00E83ED7" w:rsidRPr="00E83ED7" w:rsidRDefault="00E83ED7" w:rsidP="00E83ED7">
            <w:pPr>
              <w:widowControl/>
              <w:spacing w:after="0"/>
              <w:rPr>
                <w:rFonts w:eastAsia="Calibri" w:cs="Times New Roman"/>
                <w:szCs w:val="22"/>
              </w:rPr>
            </w:pPr>
            <w:r w:rsidRPr="00E83ED7">
              <w:rPr>
                <w:rFonts w:eastAsia="Calibri" w:cs="Times New Roman"/>
                <w:szCs w:val="22"/>
              </w:rPr>
              <w:t xml:space="preserve">Potrjujemo zgoraj navedene podatke in izjavljamo, da je </w:t>
            </w:r>
            <w:r w:rsidR="00025411">
              <w:rPr>
                <w:rFonts w:eastAsia="Calibri" w:cs="Times New Roman"/>
                <w:szCs w:val="22"/>
              </w:rPr>
              <w:t>izvajalec</w:t>
            </w:r>
            <w:r w:rsidRPr="00E83ED7">
              <w:rPr>
                <w:rFonts w:eastAsia="Calibri" w:cs="Times New Roman"/>
                <w:szCs w:val="22"/>
              </w:rPr>
              <w:t xml:space="preserve">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7D4CFA62" w14:textId="77777777" w:rsidR="00E83ED7" w:rsidRPr="00E83ED7" w:rsidRDefault="00E83ED7" w:rsidP="00E83ED7">
            <w:pPr>
              <w:widowControl/>
              <w:spacing w:after="0"/>
              <w:rPr>
                <w:rFonts w:eastAsia="Calibri" w:cs="Times New Roman"/>
                <w:szCs w:val="22"/>
              </w:rPr>
            </w:pPr>
          </w:p>
          <w:p w14:paraId="0D2E6D21"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91D3147"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5B2B7766" w14:textId="77777777" w:rsidTr="00E83ED7">
        <w:trPr>
          <w:trHeight w:val="343"/>
          <w:jc w:val="center"/>
        </w:trPr>
        <w:tc>
          <w:tcPr>
            <w:tcW w:w="3114" w:type="dxa"/>
            <w:vMerge w:val="restart"/>
          </w:tcPr>
          <w:p w14:paraId="7248A68C"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682A484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3924FDDA"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6237EC2B" w14:textId="77777777" w:rsidTr="00E83ED7">
        <w:trPr>
          <w:trHeight w:val="375"/>
          <w:jc w:val="center"/>
        </w:trPr>
        <w:tc>
          <w:tcPr>
            <w:tcW w:w="3114" w:type="dxa"/>
            <w:vMerge/>
          </w:tcPr>
          <w:p w14:paraId="2D9070C7"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9434B47"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45AB931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6AFC4D1" w14:textId="77777777" w:rsidTr="00E83ED7">
        <w:trPr>
          <w:trHeight w:val="285"/>
          <w:jc w:val="center"/>
        </w:trPr>
        <w:tc>
          <w:tcPr>
            <w:tcW w:w="3114" w:type="dxa"/>
            <w:vMerge/>
          </w:tcPr>
          <w:p w14:paraId="166C1AA5"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4C46EA6E"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579C6A88" w14:textId="77777777" w:rsidR="00E83ED7" w:rsidRPr="00E83ED7" w:rsidRDefault="00E83ED7" w:rsidP="00E83ED7">
            <w:pPr>
              <w:widowControl/>
              <w:spacing w:after="200" w:line="276" w:lineRule="auto"/>
              <w:jc w:val="left"/>
              <w:rPr>
                <w:rFonts w:eastAsia="Calibri" w:cs="Times New Roman"/>
                <w:b/>
              </w:rPr>
            </w:pPr>
          </w:p>
        </w:tc>
      </w:tr>
    </w:tbl>
    <w:p w14:paraId="6EF254F5" w14:textId="77777777" w:rsidR="00E83ED7" w:rsidRPr="001F5E10" w:rsidRDefault="00E83ED7" w:rsidP="00E83ED7">
      <w:pPr>
        <w:spacing w:after="0"/>
        <w:rPr>
          <w:b/>
          <w:i/>
        </w:rPr>
      </w:pPr>
      <w:r w:rsidRPr="001F5E10">
        <w:rPr>
          <w:b/>
          <w:i/>
        </w:rPr>
        <w:t>OPOMBA:</w:t>
      </w:r>
    </w:p>
    <w:p w14:paraId="61B22E9E" w14:textId="77777777" w:rsidR="00E83ED7" w:rsidRPr="001F5E10" w:rsidRDefault="00E83ED7" w:rsidP="00166CD6">
      <w:pPr>
        <w:widowControl/>
        <w:numPr>
          <w:ilvl w:val="0"/>
          <w:numId w:val="18"/>
        </w:numPr>
        <w:spacing w:after="240"/>
        <w:contextualSpacing/>
        <w:jc w:val="left"/>
        <w:rPr>
          <w:i/>
        </w:rPr>
      </w:pPr>
      <w:r w:rsidRPr="001F5E10">
        <w:rPr>
          <w:i/>
        </w:rPr>
        <w:t>Obrazec se kopira za vsako referenco posebej.</w:t>
      </w:r>
    </w:p>
    <w:p w14:paraId="0BB347BB" w14:textId="2B9F81B4" w:rsidR="00E83ED7" w:rsidRPr="001F5E10" w:rsidRDefault="00E83ED7" w:rsidP="00166CD6">
      <w:pPr>
        <w:widowControl/>
        <w:numPr>
          <w:ilvl w:val="0"/>
          <w:numId w:val="18"/>
        </w:numPr>
        <w:spacing w:after="240"/>
        <w:contextualSpacing/>
        <w:jc w:val="left"/>
        <w:rPr>
          <w:i/>
        </w:rPr>
      </w:pPr>
      <w:r w:rsidRPr="001F5E10">
        <w:rPr>
          <w:i/>
        </w:rPr>
        <w:t xml:space="preserve">Ponudniki lahko predložijo dokazilo o zahtevanih referencah tudi v drugačni formi, vendar </w:t>
      </w:r>
      <w:r w:rsidRPr="001F5E10">
        <w:rPr>
          <w:b/>
          <w:i/>
        </w:rPr>
        <w:t xml:space="preserve">morajo biti na potrdilu navedeni </w:t>
      </w:r>
      <w:r w:rsidR="005C16C7" w:rsidRPr="001F5E10">
        <w:rPr>
          <w:b/>
          <w:i/>
        </w:rPr>
        <w:t>VSI</w:t>
      </w:r>
      <w:r w:rsidRPr="001F5E10">
        <w:rPr>
          <w:b/>
          <w:i/>
        </w:rPr>
        <w:t xml:space="preserve"> zgoraj zahtevani podatki</w:t>
      </w:r>
      <w:r w:rsidRPr="001F5E10">
        <w:rPr>
          <w:i/>
        </w:rPr>
        <w:t>.</w:t>
      </w:r>
    </w:p>
    <w:p w14:paraId="15B47E79" w14:textId="77777777" w:rsidR="00E83ED7" w:rsidRDefault="00E83ED7" w:rsidP="00E83ED7">
      <w:pPr>
        <w:widowControl/>
        <w:spacing w:after="0"/>
        <w:jc w:val="left"/>
        <w:rPr>
          <w:sz w:val="22"/>
          <w:szCs w:val="22"/>
        </w:rPr>
      </w:pPr>
    </w:p>
    <w:p w14:paraId="37C75BCE" w14:textId="77777777" w:rsidR="001F5E10" w:rsidRDefault="001F5E10" w:rsidP="00E83ED7">
      <w:pPr>
        <w:widowControl/>
        <w:spacing w:after="0"/>
        <w:jc w:val="left"/>
        <w:rPr>
          <w:sz w:val="22"/>
          <w:szCs w:val="22"/>
        </w:rPr>
      </w:pPr>
    </w:p>
    <w:p w14:paraId="4392F014" w14:textId="77777777" w:rsidR="00DE057A" w:rsidRDefault="00DE057A" w:rsidP="00E83ED7">
      <w:pPr>
        <w:widowControl/>
        <w:spacing w:after="0"/>
        <w:jc w:val="left"/>
        <w:rPr>
          <w:sz w:val="22"/>
          <w:szCs w:val="22"/>
        </w:rPr>
      </w:pPr>
    </w:p>
    <w:p w14:paraId="7711183D" w14:textId="77777777" w:rsidR="00DE057A" w:rsidRDefault="00DE057A" w:rsidP="00E83ED7">
      <w:pPr>
        <w:widowControl/>
        <w:spacing w:after="0"/>
        <w:jc w:val="left"/>
        <w:rPr>
          <w:sz w:val="22"/>
          <w:szCs w:val="22"/>
        </w:rPr>
      </w:pPr>
    </w:p>
    <w:p w14:paraId="65DBC85B" w14:textId="77777777" w:rsidR="00DE057A" w:rsidRDefault="00DE057A" w:rsidP="00E83ED7">
      <w:pPr>
        <w:widowControl/>
        <w:spacing w:after="0"/>
        <w:jc w:val="left"/>
        <w:rPr>
          <w:sz w:val="22"/>
          <w:szCs w:val="22"/>
        </w:rPr>
      </w:pPr>
    </w:p>
    <w:p w14:paraId="33A237F8" w14:textId="68674800"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sidR="002E1CEF">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56BBFC5D" w14:textId="77777777" w:rsidR="006A0F4E" w:rsidRDefault="006A0F4E">
      <w:pPr>
        <w:widowControl/>
        <w:spacing w:line="259" w:lineRule="auto"/>
        <w:jc w:val="left"/>
      </w:pPr>
      <w:r w:rsidRPr="00E83ED7">
        <w:br w:type="page"/>
      </w:r>
    </w:p>
    <w:p w14:paraId="05BE06DB" w14:textId="77777777" w:rsidR="00F30C11" w:rsidRPr="00E47614" w:rsidRDefault="00F30C11" w:rsidP="00F30C11">
      <w:pPr>
        <w:pStyle w:val="Heading2"/>
        <w:numPr>
          <w:ilvl w:val="0"/>
          <w:numId w:val="12"/>
        </w:numPr>
        <w:rPr>
          <w:rFonts w:asciiTheme="minorHAnsi" w:hAnsiTheme="minorHAnsi"/>
          <w:sz w:val="22"/>
          <w:szCs w:val="22"/>
        </w:rPr>
      </w:pPr>
      <w:bookmarkStart w:id="7" w:name="_Toc19098592"/>
      <w:r w:rsidRPr="00E47614">
        <w:rPr>
          <w:rFonts w:asciiTheme="minorHAnsi" w:hAnsiTheme="minorHAnsi"/>
          <w:sz w:val="22"/>
          <w:szCs w:val="22"/>
        </w:rPr>
        <w:lastRenderedPageBreak/>
        <w:t>O</w:t>
      </w:r>
      <w:r>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7"/>
    </w:p>
    <w:p w14:paraId="6619B581" w14:textId="77777777" w:rsidR="00F30C11" w:rsidRPr="00E47614" w:rsidRDefault="00F30C11" w:rsidP="00F30C11">
      <w:pPr>
        <w:spacing w:after="240"/>
        <w:rPr>
          <w:sz w:val="22"/>
          <w:szCs w:val="22"/>
        </w:rPr>
      </w:pPr>
      <w:r w:rsidRPr="00E47614">
        <w:rPr>
          <w:sz w:val="22"/>
          <w:szCs w:val="22"/>
        </w:rPr>
        <w:t xml:space="preserve">Pooblastitelj </w:t>
      </w:r>
    </w:p>
    <w:p w14:paraId="03550DAD" w14:textId="77777777" w:rsidR="00F30C11" w:rsidRPr="00E47614" w:rsidRDefault="00F30C11" w:rsidP="00F30C11">
      <w:pPr>
        <w:spacing w:after="240"/>
        <w:rPr>
          <w:sz w:val="22"/>
          <w:szCs w:val="22"/>
        </w:rPr>
      </w:pPr>
      <w:r w:rsidRPr="00E47614">
        <w:rPr>
          <w:sz w:val="22"/>
          <w:szCs w:val="22"/>
        </w:rPr>
        <w:t>____________________________________________________________________</w:t>
      </w:r>
    </w:p>
    <w:p w14:paraId="70FA6A54" w14:textId="1E2DD7D1" w:rsidR="00F30C11" w:rsidRPr="00E47614" w:rsidRDefault="00F30C11" w:rsidP="00F30C11">
      <w:pPr>
        <w:spacing w:after="240"/>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Pr="004247D1">
        <w:rPr>
          <w:sz w:val="22"/>
          <w:szCs w:val="22"/>
        </w:rPr>
        <w:t xml:space="preserve">77., 79. in 80. členom ZJN-3 </w:t>
      </w:r>
      <w:r w:rsidRPr="00E47614">
        <w:rPr>
          <w:sz w:val="22"/>
          <w:szCs w:val="22"/>
        </w:rPr>
        <w:t xml:space="preserve">za potrebe preverjanja izpolnjevanja pogojev v postopku oddaje javnega naročila z oznako </w:t>
      </w:r>
      <w:r w:rsidRPr="00103DD1">
        <w:rPr>
          <w:rFonts w:ascii="Calibri" w:eastAsia="Times New Roman" w:hAnsi="Calibri" w:cs="Times New Roman"/>
          <w:sz w:val="22"/>
          <w:szCs w:val="22"/>
          <w:lang w:eastAsia="sl-SI"/>
        </w:rPr>
        <w:t>JN/1</w:t>
      </w:r>
      <w:r w:rsidR="00103DD1" w:rsidRPr="00103DD1">
        <w:rPr>
          <w:rFonts w:ascii="Calibri" w:eastAsia="Times New Roman" w:hAnsi="Calibri" w:cs="Times New Roman"/>
          <w:sz w:val="22"/>
          <w:szCs w:val="22"/>
          <w:lang w:eastAsia="sl-SI"/>
        </w:rPr>
        <w:t>4</w:t>
      </w:r>
      <w:r w:rsidRPr="00103DD1">
        <w:rPr>
          <w:rFonts w:ascii="Calibri" w:eastAsia="Times New Roman" w:hAnsi="Calibri" w:cs="Times New Roman"/>
          <w:sz w:val="22"/>
          <w:szCs w:val="22"/>
          <w:lang w:eastAsia="sl-SI"/>
        </w:rPr>
        <w:t>-NEP</w:t>
      </w:r>
      <w:r w:rsidRPr="005C16C7">
        <w:rPr>
          <w:rFonts w:ascii="Calibri" w:eastAsia="Times New Roman" w:hAnsi="Calibri" w:cs="Times New Roman"/>
          <w:sz w:val="22"/>
          <w:szCs w:val="22"/>
          <w:lang w:eastAsia="sl-SI"/>
        </w:rPr>
        <w:t>/201</w:t>
      </w:r>
      <w:r w:rsidR="0072773A">
        <w:rPr>
          <w:rFonts w:ascii="Calibri" w:eastAsia="Times New Roman" w:hAnsi="Calibri" w:cs="Times New Roman"/>
          <w:sz w:val="22"/>
          <w:szCs w:val="22"/>
          <w:lang w:eastAsia="sl-SI"/>
        </w:rPr>
        <w:t>9</w:t>
      </w:r>
      <w:r w:rsidRPr="00E47614">
        <w:rPr>
          <w:rFonts w:ascii="Calibri" w:eastAsia="Times New Roman" w:hAnsi="Calibri" w:cs="Times New Roman"/>
          <w:sz w:val="22"/>
          <w:szCs w:val="22"/>
          <w:lang w:eastAsia="sl-SI"/>
        </w:rPr>
        <w:t xml:space="preserve"> </w:t>
      </w:r>
      <w:r w:rsidRPr="00E47614">
        <w:rPr>
          <w:sz w:val="22"/>
          <w:szCs w:val="22"/>
        </w:rPr>
        <w:t>s predmetom naročila »</w:t>
      </w:r>
      <w:r w:rsidR="00621025" w:rsidRPr="00621025">
        <w:rPr>
          <w:sz w:val="22"/>
          <w:szCs w:val="22"/>
        </w:rPr>
        <w:t>Urejanje okolice nepremičnin v lasti DUTB</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Pr>
          <w:sz w:val="22"/>
          <w:szCs w:val="22"/>
        </w:rPr>
        <w:t>75</w:t>
      </w:r>
      <w:r w:rsidRPr="00E47614">
        <w:rPr>
          <w:sz w:val="22"/>
          <w:szCs w:val="22"/>
        </w:rPr>
        <w:t>. člena ZJN-</w:t>
      </w:r>
      <w:r>
        <w:rPr>
          <w:sz w:val="22"/>
          <w:szCs w:val="22"/>
        </w:rPr>
        <w:t>3</w:t>
      </w:r>
      <w:r w:rsidRPr="00E47614">
        <w:rPr>
          <w:sz w:val="22"/>
          <w:szCs w:val="22"/>
        </w:rPr>
        <w:t>.</w:t>
      </w:r>
    </w:p>
    <w:p w14:paraId="51CE1978" w14:textId="77777777" w:rsidR="00F30C11" w:rsidRPr="00E47614" w:rsidRDefault="00F30C11" w:rsidP="00F30C11">
      <w:pPr>
        <w:widowControl/>
        <w:spacing w:after="0"/>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2"/>
        <w:gridCol w:w="4476"/>
      </w:tblGrid>
      <w:tr w:rsidR="00F30C11" w:rsidRPr="00E47614" w14:paraId="519795A8" w14:textId="77777777" w:rsidTr="0024520E">
        <w:trPr>
          <w:trHeight w:val="323"/>
        </w:trPr>
        <w:tc>
          <w:tcPr>
            <w:tcW w:w="3393" w:type="dxa"/>
          </w:tcPr>
          <w:p w14:paraId="6AB3F239" w14:textId="77777777" w:rsidR="00F30C11" w:rsidRPr="00E47614" w:rsidRDefault="00F30C11" w:rsidP="0024520E">
            <w:pPr>
              <w:spacing w:after="240"/>
              <w:rPr>
                <w:b/>
              </w:rPr>
            </w:pPr>
            <w:r w:rsidRPr="00E47614">
              <w:rPr>
                <w:b/>
              </w:rPr>
              <w:t>FIRMA (NAZIV) PRAVNE OSEBE</w:t>
            </w:r>
          </w:p>
        </w:tc>
        <w:tc>
          <w:tcPr>
            <w:tcW w:w="4512" w:type="dxa"/>
          </w:tcPr>
          <w:p w14:paraId="1460688D" w14:textId="77777777" w:rsidR="00F30C11" w:rsidRPr="00E47614" w:rsidRDefault="00F30C11" w:rsidP="0024520E">
            <w:pPr>
              <w:spacing w:after="240"/>
              <w:ind w:left="-9"/>
              <w:rPr>
                <w:sz w:val="22"/>
                <w:szCs w:val="22"/>
              </w:rPr>
            </w:pPr>
          </w:p>
        </w:tc>
      </w:tr>
      <w:tr w:rsidR="00F30C11" w:rsidRPr="00E47614" w14:paraId="3612B00A" w14:textId="77777777" w:rsidTr="0024520E">
        <w:trPr>
          <w:trHeight w:val="285"/>
        </w:trPr>
        <w:tc>
          <w:tcPr>
            <w:tcW w:w="3393" w:type="dxa"/>
          </w:tcPr>
          <w:p w14:paraId="3F551CDB" w14:textId="77777777" w:rsidR="00F30C11" w:rsidRPr="00E47614" w:rsidRDefault="00F30C11" w:rsidP="0024520E">
            <w:pPr>
              <w:spacing w:after="240"/>
              <w:ind w:left="-9"/>
              <w:rPr>
                <w:b/>
              </w:rPr>
            </w:pPr>
            <w:r w:rsidRPr="00E47614">
              <w:rPr>
                <w:b/>
              </w:rPr>
              <w:t>SEDEŽ PRAVNE OSEBE</w:t>
            </w:r>
          </w:p>
        </w:tc>
        <w:tc>
          <w:tcPr>
            <w:tcW w:w="4512" w:type="dxa"/>
          </w:tcPr>
          <w:p w14:paraId="3F40DAB2" w14:textId="77777777" w:rsidR="00F30C11" w:rsidRPr="00E47614" w:rsidRDefault="00F30C11" w:rsidP="0024520E">
            <w:pPr>
              <w:spacing w:after="240"/>
              <w:ind w:left="-9"/>
              <w:rPr>
                <w:sz w:val="22"/>
                <w:szCs w:val="22"/>
              </w:rPr>
            </w:pPr>
          </w:p>
        </w:tc>
      </w:tr>
      <w:tr w:rsidR="00F30C11" w:rsidRPr="00E47614" w14:paraId="2E533735" w14:textId="77777777" w:rsidTr="0024520E">
        <w:trPr>
          <w:trHeight w:val="345"/>
        </w:trPr>
        <w:tc>
          <w:tcPr>
            <w:tcW w:w="3393" w:type="dxa"/>
          </w:tcPr>
          <w:p w14:paraId="05F82D27" w14:textId="77777777" w:rsidR="00F30C11" w:rsidRPr="00E47614" w:rsidRDefault="00F30C11" w:rsidP="0024520E">
            <w:pPr>
              <w:spacing w:after="240"/>
              <w:ind w:left="-9"/>
              <w:rPr>
                <w:b/>
              </w:rPr>
            </w:pPr>
            <w:r w:rsidRPr="00E47614">
              <w:rPr>
                <w:b/>
              </w:rPr>
              <w:t>OBČINA SEDEŽA PRAVNE OSEBE</w:t>
            </w:r>
          </w:p>
        </w:tc>
        <w:tc>
          <w:tcPr>
            <w:tcW w:w="4512" w:type="dxa"/>
          </w:tcPr>
          <w:p w14:paraId="1CE8E984" w14:textId="77777777" w:rsidR="00F30C11" w:rsidRPr="00E47614" w:rsidRDefault="00F30C11" w:rsidP="0024520E">
            <w:pPr>
              <w:spacing w:after="240"/>
              <w:ind w:left="-9"/>
              <w:rPr>
                <w:sz w:val="22"/>
                <w:szCs w:val="22"/>
              </w:rPr>
            </w:pPr>
          </w:p>
        </w:tc>
      </w:tr>
      <w:tr w:rsidR="00F30C11" w:rsidRPr="00E47614" w14:paraId="7C6C0B63" w14:textId="77777777" w:rsidTr="0024520E">
        <w:trPr>
          <w:trHeight w:val="330"/>
        </w:trPr>
        <w:tc>
          <w:tcPr>
            <w:tcW w:w="3393" w:type="dxa"/>
          </w:tcPr>
          <w:p w14:paraId="4979C651" w14:textId="77777777" w:rsidR="00F30C11" w:rsidRPr="00E47614" w:rsidRDefault="00F30C11" w:rsidP="0024520E">
            <w:pPr>
              <w:spacing w:after="240"/>
              <w:ind w:left="-9"/>
              <w:rPr>
                <w:b/>
              </w:rPr>
            </w:pPr>
            <w:r w:rsidRPr="00E47614">
              <w:rPr>
                <w:b/>
              </w:rPr>
              <w:t>MATIČNA ŠTEVILKA</w:t>
            </w:r>
          </w:p>
        </w:tc>
        <w:tc>
          <w:tcPr>
            <w:tcW w:w="4512" w:type="dxa"/>
          </w:tcPr>
          <w:p w14:paraId="5FB9F800" w14:textId="77777777" w:rsidR="00F30C11" w:rsidRPr="00E47614" w:rsidRDefault="00F30C11" w:rsidP="0024520E">
            <w:pPr>
              <w:spacing w:after="240"/>
              <w:ind w:left="-9"/>
              <w:rPr>
                <w:sz w:val="22"/>
                <w:szCs w:val="22"/>
              </w:rPr>
            </w:pPr>
          </w:p>
        </w:tc>
      </w:tr>
      <w:tr w:rsidR="00F30C11" w:rsidRPr="00E47614" w14:paraId="6617A1D0" w14:textId="77777777" w:rsidTr="0024520E">
        <w:trPr>
          <w:trHeight w:val="285"/>
        </w:trPr>
        <w:tc>
          <w:tcPr>
            <w:tcW w:w="3393" w:type="dxa"/>
          </w:tcPr>
          <w:p w14:paraId="57FDCAAD" w14:textId="77777777" w:rsidR="00F30C11" w:rsidRPr="00E47614" w:rsidRDefault="00F30C11" w:rsidP="0024520E">
            <w:pPr>
              <w:spacing w:after="240"/>
              <w:ind w:left="-9"/>
              <w:rPr>
                <w:b/>
              </w:rPr>
            </w:pPr>
            <w:r w:rsidRPr="00E47614">
              <w:rPr>
                <w:b/>
              </w:rPr>
              <w:t>ŠTEVILKA VPISA V SODNI REGISTER</w:t>
            </w:r>
          </w:p>
        </w:tc>
        <w:tc>
          <w:tcPr>
            <w:tcW w:w="4512" w:type="dxa"/>
          </w:tcPr>
          <w:p w14:paraId="3E553679" w14:textId="77777777" w:rsidR="00F30C11" w:rsidRPr="00E47614" w:rsidRDefault="00F30C11" w:rsidP="0024520E">
            <w:pPr>
              <w:spacing w:after="240"/>
              <w:ind w:left="-9"/>
              <w:rPr>
                <w:sz w:val="22"/>
                <w:szCs w:val="22"/>
              </w:rPr>
            </w:pPr>
          </w:p>
        </w:tc>
      </w:tr>
    </w:tbl>
    <w:p w14:paraId="33A78AF2" w14:textId="77777777" w:rsidR="00F30C11" w:rsidRPr="00E47614" w:rsidRDefault="00F30C11" w:rsidP="00F30C11">
      <w:pPr>
        <w:widowControl/>
        <w:spacing w:after="0"/>
        <w:jc w:val="left"/>
        <w:rPr>
          <w:sz w:val="22"/>
          <w:szCs w:val="22"/>
        </w:rPr>
      </w:pPr>
    </w:p>
    <w:p w14:paraId="3D8A2C59" w14:textId="77777777" w:rsidR="00F30C11" w:rsidRDefault="00F30C11" w:rsidP="00F30C11">
      <w:pPr>
        <w:widowControl/>
        <w:spacing w:after="0"/>
        <w:jc w:val="left"/>
        <w:rPr>
          <w:sz w:val="22"/>
          <w:szCs w:val="22"/>
        </w:rPr>
      </w:pPr>
    </w:p>
    <w:p w14:paraId="78D42247" w14:textId="77777777" w:rsidR="00F30C11" w:rsidRDefault="00F30C11" w:rsidP="00F30C11">
      <w:pPr>
        <w:widowControl/>
        <w:spacing w:after="0"/>
        <w:jc w:val="left"/>
        <w:rPr>
          <w:sz w:val="22"/>
          <w:szCs w:val="22"/>
        </w:rPr>
      </w:pPr>
    </w:p>
    <w:p w14:paraId="7D33F6B9" w14:textId="77777777" w:rsidR="00F30C11" w:rsidRDefault="00F30C11" w:rsidP="00F30C11">
      <w:pPr>
        <w:widowControl/>
        <w:spacing w:after="0"/>
        <w:jc w:val="left"/>
        <w:rPr>
          <w:sz w:val="22"/>
          <w:szCs w:val="22"/>
        </w:rPr>
      </w:pPr>
    </w:p>
    <w:p w14:paraId="5817CA16" w14:textId="77777777" w:rsidR="00DE057A" w:rsidRDefault="00DE057A" w:rsidP="00F30C11">
      <w:pPr>
        <w:widowControl/>
        <w:spacing w:after="0"/>
        <w:jc w:val="left"/>
        <w:rPr>
          <w:sz w:val="22"/>
          <w:szCs w:val="22"/>
        </w:rPr>
      </w:pPr>
    </w:p>
    <w:p w14:paraId="23B08B48" w14:textId="77777777" w:rsidR="00DE057A" w:rsidRDefault="00DE057A" w:rsidP="00F30C11">
      <w:pPr>
        <w:widowControl/>
        <w:spacing w:after="0"/>
        <w:jc w:val="left"/>
        <w:rPr>
          <w:sz w:val="22"/>
          <w:szCs w:val="22"/>
        </w:rPr>
      </w:pPr>
    </w:p>
    <w:p w14:paraId="46DC021A" w14:textId="77777777" w:rsidR="00DE057A" w:rsidRDefault="00DE057A" w:rsidP="00F30C11">
      <w:pPr>
        <w:widowControl/>
        <w:spacing w:after="0"/>
        <w:jc w:val="left"/>
        <w:rPr>
          <w:sz w:val="22"/>
          <w:szCs w:val="22"/>
        </w:rPr>
      </w:pPr>
    </w:p>
    <w:p w14:paraId="01497B16" w14:textId="77777777" w:rsidR="00DE057A" w:rsidRDefault="00DE057A" w:rsidP="00F30C11">
      <w:pPr>
        <w:widowControl/>
        <w:spacing w:after="0"/>
        <w:jc w:val="left"/>
        <w:rPr>
          <w:sz w:val="22"/>
          <w:szCs w:val="22"/>
        </w:rPr>
      </w:pPr>
    </w:p>
    <w:p w14:paraId="7B03B416" w14:textId="77777777" w:rsidR="00DE057A" w:rsidRDefault="00DE057A" w:rsidP="00F30C11">
      <w:pPr>
        <w:widowControl/>
        <w:spacing w:after="0"/>
        <w:jc w:val="left"/>
        <w:rPr>
          <w:sz w:val="22"/>
          <w:szCs w:val="22"/>
        </w:rPr>
      </w:pPr>
    </w:p>
    <w:p w14:paraId="0D2378B7" w14:textId="77777777" w:rsidR="00F30C11" w:rsidRDefault="00F30C11" w:rsidP="00F30C11">
      <w:pPr>
        <w:widowControl/>
        <w:spacing w:after="0"/>
        <w:jc w:val="left"/>
        <w:rPr>
          <w:sz w:val="22"/>
          <w:szCs w:val="22"/>
        </w:rPr>
      </w:pPr>
    </w:p>
    <w:p w14:paraId="42519459" w14:textId="77777777" w:rsidR="00F30C11" w:rsidRDefault="00F30C11" w:rsidP="00F30C11">
      <w:pPr>
        <w:widowControl/>
        <w:spacing w:after="0"/>
        <w:jc w:val="left"/>
        <w:rPr>
          <w:sz w:val="22"/>
          <w:szCs w:val="22"/>
        </w:rPr>
      </w:pPr>
    </w:p>
    <w:p w14:paraId="334D2A7C" w14:textId="36A48341" w:rsidR="00F30C11" w:rsidRPr="004B3360" w:rsidRDefault="00F30C11" w:rsidP="00F30C11">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i obrazec izpolniti</w:t>
      </w:r>
      <w:r w:rsidR="00DE057A">
        <w:rPr>
          <w:rFonts w:ascii="Calibri" w:eastAsia="Calibri" w:hAnsi="Calibri" w:cs="Times New Roman"/>
          <w:b/>
          <w:color w:val="FF0000"/>
          <w:sz w:val="22"/>
          <w:szCs w:val="24"/>
        </w:rPr>
        <w:t>, žigosati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32639AC9" w14:textId="77777777" w:rsidR="00F30C11" w:rsidRDefault="00F30C11" w:rsidP="00F30C11">
      <w:pPr>
        <w:widowControl/>
        <w:spacing w:after="0"/>
        <w:jc w:val="left"/>
        <w:rPr>
          <w:sz w:val="22"/>
          <w:szCs w:val="22"/>
        </w:rPr>
      </w:pPr>
    </w:p>
    <w:p w14:paraId="038E6F1C" w14:textId="77777777" w:rsidR="00DE057A" w:rsidRDefault="00DE057A" w:rsidP="00F30C11">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028"/>
        <w:gridCol w:w="2648"/>
      </w:tblGrid>
      <w:tr w:rsidR="00F30C11" w:rsidRPr="001F5E10" w14:paraId="126ADF2C" w14:textId="77777777" w:rsidTr="00DE057A">
        <w:tc>
          <w:tcPr>
            <w:tcW w:w="3153" w:type="dxa"/>
          </w:tcPr>
          <w:p w14:paraId="3235CC4A"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028" w:type="dxa"/>
          </w:tcPr>
          <w:p w14:paraId="54EB005C"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56799C37" w14:textId="2D4927CC"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r>
              <w:rPr>
                <w:rFonts w:ascii="Calibri" w:eastAsia="Calibri" w:hAnsi="Calibri" w:cs="Times New Roman"/>
                <w:b/>
                <w:sz w:val="22"/>
                <w:szCs w:val="22"/>
                <w:lang w:eastAsia="sl-SI"/>
              </w:rPr>
              <w:t xml:space="preserve"> ponudnika</w:t>
            </w:r>
            <w:r w:rsidRPr="001F5E10">
              <w:rPr>
                <w:rFonts w:ascii="Calibri" w:eastAsia="Calibri" w:hAnsi="Calibri" w:cs="Times New Roman"/>
                <w:b/>
                <w:sz w:val="22"/>
                <w:szCs w:val="22"/>
                <w:lang w:eastAsia="sl-SI"/>
              </w:rPr>
              <w:t>:</w:t>
            </w:r>
          </w:p>
        </w:tc>
      </w:tr>
    </w:tbl>
    <w:p w14:paraId="480AC021" w14:textId="07630A85" w:rsidR="00F30C11" w:rsidRDefault="00F30C11" w:rsidP="00F30C11">
      <w:pPr>
        <w:widowControl/>
        <w:spacing w:after="0"/>
        <w:jc w:val="left"/>
        <w:rPr>
          <w:sz w:val="22"/>
          <w:szCs w:val="22"/>
        </w:rPr>
      </w:pPr>
      <w:bookmarkStart w:id="8" w:name="_Toc466360666"/>
      <w:bookmarkStart w:id="9" w:name="_Toc466360816"/>
      <w:bookmarkStart w:id="10" w:name="_Toc466301936"/>
      <w:bookmarkStart w:id="11" w:name="_Toc466302087"/>
      <w:bookmarkStart w:id="12" w:name="_Toc466301940"/>
      <w:bookmarkStart w:id="13" w:name="_Toc466302091"/>
      <w:bookmarkStart w:id="14" w:name="_Toc466360672"/>
      <w:bookmarkStart w:id="15" w:name="_Toc466360822"/>
      <w:bookmarkStart w:id="16" w:name="_Toc466301941"/>
      <w:bookmarkStart w:id="17" w:name="_Toc466302092"/>
      <w:bookmarkStart w:id="18" w:name="_Toc466360673"/>
      <w:bookmarkStart w:id="19" w:name="_Toc466360823"/>
      <w:bookmarkStart w:id="20" w:name="_Toc466301943"/>
      <w:bookmarkStart w:id="21" w:name="_Toc466302094"/>
      <w:bookmarkStart w:id="22" w:name="_Toc466360675"/>
      <w:bookmarkStart w:id="23" w:name="_Toc466360825"/>
      <w:bookmarkStart w:id="24" w:name="_Toc466301946"/>
      <w:bookmarkStart w:id="25" w:name="_Toc466302097"/>
      <w:bookmarkStart w:id="26" w:name="_Toc466360678"/>
      <w:bookmarkStart w:id="27" w:name="_Toc466360828"/>
      <w:bookmarkStart w:id="28" w:name="_Toc466301947"/>
      <w:bookmarkStart w:id="29" w:name="_Toc466302098"/>
      <w:bookmarkStart w:id="30" w:name="_Toc466360679"/>
      <w:bookmarkStart w:id="31" w:name="_Toc466360829"/>
      <w:bookmarkStart w:id="32" w:name="_Toc466301948"/>
      <w:bookmarkStart w:id="33" w:name="_Toc466302099"/>
      <w:bookmarkStart w:id="34" w:name="_Toc466360680"/>
      <w:bookmarkStart w:id="35" w:name="_Toc466360830"/>
      <w:bookmarkStart w:id="36" w:name="_Toc466301949"/>
      <w:bookmarkStart w:id="37" w:name="_Toc466302100"/>
      <w:bookmarkStart w:id="38" w:name="_Toc466360681"/>
      <w:bookmarkStart w:id="39" w:name="_Toc466360831"/>
      <w:bookmarkStart w:id="40" w:name="_Toc466301950"/>
      <w:bookmarkStart w:id="41" w:name="_Toc466302101"/>
      <w:bookmarkStart w:id="42" w:name="_Toc466360682"/>
      <w:bookmarkStart w:id="43" w:name="_Toc466360832"/>
      <w:bookmarkStart w:id="44" w:name="_Toc466301951"/>
      <w:bookmarkStart w:id="45" w:name="_Toc466302102"/>
      <w:bookmarkStart w:id="46" w:name="_Toc466360683"/>
      <w:bookmarkStart w:id="47" w:name="_Toc466360833"/>
      <w:bookmarkStart w:id="48" w:name="_Toc466301952"/>
      <w:bookmarkStart w:id="49" w:name="_Toc466302103"/>
      <w:bookmarkStart w:id="50" w:name="_Toc466360684"/>
      <w:bookmarkStart w:id="51" w:name="_Toc466360834"/>
      <w:bookmarkStart w:id="52" w:name="_Toc466301953"/>
      <w:bookmarkStart w:id="53" w:name="_Toc466302104"/>
      <w:bookmarkStart w:id="54" w:name="_Toc466360685"/>
      <w:bookmarkStart w:id="55" w:name="_Toc466360835"/>
      <w:bookmarkStart w:id="56" w:name="_Toc466301954"/>
      <w:bookmarkStart w:id="57" w:name="_Toc466302105"/>
      <w:bookmarkStart w:id="58" w:name="_Toc466360686"/>
      <w:bookmarkStart w:id="59" w:name="_Toc466360836"/>
      <w:bookmarkStart w:id="60" w:name="_Toc466301955"/>
      <w:bookmarkStart w:id="61" w:name="_Toc466302106"/>
      <w:bookmarkStart w:id="62" w:name="_Toc466360687"/>
      <w:bookmarkStart w:id="63" w:name="_Toc466360837"/>
      <w:bookmarkStart w:id="64" w:name="_Toc466301956"/>
      <w:bookmarkStart w:id="65" w:name="_Toc466302107"/>
      <w:bookmarkStart w:id="66" w:name="_Toc466360688"/>
      <w:bookmarkStart w:id="67" w:name="_Toc466360838"/>
      <w:bookmarkStart w:id="68" w:name="_Toc466301957"/>
      <w:bookmarkStart w:id="69" w:name="_Toc466302108"/>
      <w:bookmarkStart w:id="70" w:name="_Toc466360689"/>
      <w:bookmarkStart w:id="71" w:name="_Toc466360839"/>
      <w:bookmarkStart w:id="72" w:name="_Toc466301958"/>
      <w:bookmarkStart w:id="73" w:name="_Toc466302109"/>
      <w:bookmarkStart w:id="74" w:name="_Toc466360690"/>
      <w:bookmarkStart w:id="75" w:name="_Toc466360840"/>
      <w:bookmarkStart w:id="76" w:name="_Toc466301959"/>
      <w:bookmarkStart w:id="77" w:name="_Toc466302110"/>
      <w:bookmarkStart w:id="78" w:name="_Toc466360691"/>
      <w:bookmarkStart w:id="79" w:name="_Toc466360841"/>
      <w:bookmarkStart w:id="80" w:name="_Toc466301960"/>
      <w:bookmarkStart w:id="81" w:name="_Toc466302111"/>
      <w:bookmarkStart w:id="82" w:name="_Toc466360692"/>
      <w:bookmarkStart w:id="83" w:name="_Toc466360842"/>
      <w:bookmarkStart w:id="84" w:name="_Toc466301961"/>
      <w:bookmarkStart w:id="85" w:name="_Toc466302112"/>
      <w:bookmarkStart w:id="86" w:name="_Toc466360693"/>
      <w:bookmarkStart w:id="87" w:name="_Toc466360843"/>
      <w:bookmarkStart w:id="88" w:name="_Toc466301962"/>
      <w:bookmarkStart w:id="89" w:name="_Toc466302113"/>
      <w:bookmarkStart w:id="90" w:name="_Toc466360694"/>
      <w:bookmarkStart w:id="91" w:name="_Toc466360844"/>
      <w:bookmarkStart w:id="92" w:name="_Toc466301963"/>
      <w:bookmarkStart w:id="93" w:name="_Toc466302114"/>
      <w:bookmarkStart w:id="94" w:name="_Toc466360695"/>
      <w:bookmarkStart w:id="95" w:name="_Toc466360845"/>
      <w:bookmarkStart w:id="96" w:name="_Toc466301964"/>
      <w:bookmarkStart w:id="97" w:name="_Toc466302115"/>
      <w:bookmarkStart w:id="98" w:name="_Toc466360696"/>
      <w:bookmarkStart w:id="99" w:name="_Toc466360846"/>
      <w:bookmarkStart w:id="100" w:name="_Toc466301965"/>
      <w:bookmarkStart w:id="101" w:name="_Toc466302116"/>
      <w:bookmarkStart w:id="102" w:name="_Toc466360697"/>
      <w:bookmarkStart w:id="103" w:name="_Toc466360847"/>
      <w:bookmarkStart w:id="104" w:name="_Toc466301966"/>
      <w:bookmarkStart w:id="105" w:name="_Toc466302117"/>
      <w:bookmarkStart w:id="106" w:name="_Toc466360698"/>
      <w:bookmarkStart w:id="107" w:name="_Toc466360848"/>
      <w:bookmarkStart w:id="108" w:name="_Toc466301967"/>
      <w:bookmarkStart w:id="109" w:name="_Toc466302118"/>
      <w:bookmarkStart w:id="110" w:name="_Toc466360699"/>
      <w:bookmarkStart w:id="111" w:name="_Toc466360849"/>
      <w:bookmarkStart w:id="112" w:name="_Toc355961324"/>
      <w:bookmarkStart w:id="113" w:name="_Toc370131392"/>
      <w:bookmarkEnd w:id="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sz w:val="22"/>
          <w:szCs w:val="22"/>
        </w:rPr>
        <w:br w:type="page"/>
      </w:r>
    </w:p>
    <w:p w14:paraId="0F5A19DD" w14:textId="0755FFAB" w:rsidR="0064441E" w:rsidRPr="00E47614" w:rsidRDefault="0064441E" w:rsidP="00166CD6">
      <w:pPr>
        <w:pStyle w:val="Heading2"/>
        <w:numPr>
          <w:ilvl w:val="0"/>
          <w:numId w:val="12"/>
        </w:numPr>
        <w:rPr>
          <w:rFonts w:asciiTheme="minorHAnsi" w:hAnsiTheme="minorHAnsi"/>
          <w:sz w:val="22"/>
          <w:szCs w:val="22"/>
        </w:rPr>
      </w:pPr>
      <w:bookmarkStart w:id="114" w:name="_Toc19098593"/>
      <w:r w:rsidRPr="00E47614">
        <w:rPr>
          <w:rFonts w:asciiTheme="minorHAnsi" w:hAnsiTheme="minorHAnsi"/>
          <w:sz w:val="22"/>
          <w:szCs w:val="22"/>
        </w:rPr>
        <w:lastRenderedPageBreak/>
        <w:t xml:space="preserve">Obrazec - </w:t>
      </w:r>
      <w:r w:rsidR="00E47614" w:rsidRPr="00E47614">
        <w:rPr>
          <w:rFonts w:asciiTheme="minorHAnsi" w:hAnsiTheme="minorHAnsi"/>
          <w:sz w:val="22"/>
          <w:szCs w:val="22"/>
        </w:rPr>
        <w:t>POOBLASTILO ZA PRIDOBITEV POTRDILA IZ KAZENSKE EVIDENCE ZA FIZIČNE OSEBE</w:t>
      </w:r>
      <w:bookmarkEnd w:id="114"/>
    </w:p>
    <w:p w14:paraId="067E3D38" w14:textId="77777777" w:rsidR="0064441E" w:rsidRPr="00E47614" w:rsidRDefault="0064441E" w:rsidP="0064441E">
      <w:pPr>
        <w:widowControl/>
        <w:spacing w:line="259" w:lineRule="auto"/>
        <w:rPr>
          <w:sz w:val="22"/>
          <w:szCs w:val="22"/>
        </w:rPr>
      </w:pPr>
      <w:r w:rsidRPr="00E47614">
        <w:rPr>
          <w:sz w:val="22"/>
          <w:szCs w:val="22"/>
        </w:rPr>
        <w:t xml:space="preserve">Pooblastitelj </w:t>
      </w:r>
    </w:p>
    <w:p w14:paraId="33FF52A7" w14:textId="77777777" w:rsidR="0064441E" w:rsidRPr="00E47614" w:rsidRDefault="0064441E" w:rsidP="0064441E">
      <w:pPr>
        <w:widowControl/>
        <w:spacing w:line="259" w:lineRule="auto"/>
        <w:rPr>
          <w:sz w:val="22"/>
          <w:szCs w:val="22"/>
        </w:rPr>
      </w:pPr>
      <w:r w:rsidRPr="00E47614">
        <w:rPr>
          <w:sz w:val="22"/>
          <w:szCs w:val="22"/>
        </w:rPr>
        <w:t>____________________________________________________________________</w:t>
      </w:r>
    </w:p>
    <w:p w14:paraId="6512AB2E" w14:textId="31F17918" w:rsidR="0064441E" w:rsidRPr="00E47614" w:rsidRDefault="0064441E" w:rsidP="0064441E">
      <w:pPr>
        <w:widowControl/>
        <w:spacing w:line="259" w:lineRule="auto"/>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00E47614" w:rsidRPr="00E47614">
        <w:rPr>
          <w:sz w:val="22"/>
          <w:szCs w:val="22"/>
        </w:rPr>
        <w:t xml:space="preserve">77., 79. in 80. členom ZJN-3 </w:t>
      </w:r>
      <w:r w:rsidRPr="00E47614">
        <w:rPr>
          <w:sz w:val="22"/>
          <w:szCs w:val="22"/>
        </w:rPr>
        <w:t xml:space="preserve">za potrebe preverjanja izpolnjevanja pogojev v postopku oddaje javnega naročila z oznako </w:t>
      </w:r>
      <w:r w:rsidRPr="00103DD1">
        <w:rPr>
          <w:sz w:val="22"/>
          <w:szCs w:val="22"/>
        </w:rPr>
        <w:t>JN/</w:t>
      </w:r>
      <w:r w:rsidR="00913DC7" w:rsidRPr="00103DD1">
        <w:rPr>
          <w:sz w:val="22"/>
          <w:szCs w:val="22"/>
        </w:rPr>
        <w:t>1</w:t>
      </w:r>
      <w:r w:rsidR="00103DD1" w:rsidRPr="00103DD1">
        <w:rPr>
          <w:sz w:val="22"/>
          <w:szCs w:val="22"/>
        </w:rPr>
        <w:t>4</w:t>
      </w:r>
      <w:r w:rsidRPr="00103DD1">
        <w:rPr>
          <w:sz w:val="22"/>
          <w:szCs w:val="22"/>
        </w:rPr>
        <w:t>-NEP/201</w:t>
      </w:r>
      <w:r w:rsidR="0072773A" w:rsidRPr="00103DD1">
        <w:rPr>
          <w:sz w:val="22"/>
          <w:szCs w:val="22"/>
        </w:rPr>
        <w:t>9</w:t>
      </w:r>
      <w:r w:rsidRPr="00E47614">
        <w:rPr>
          <w:sz w:val="22"/>
          <w:szCs w:val="22"/>
        </w:rPr>
        <w:t xml:space="preserve"> s predmetom naročila »</w:t>
      </w:r>
      <w:r w:rsidR="009443F4" w:rsidRPr="009443F4">
        <w:rPr>
          <w:sz w:val="22"/>
          <w:szCs w:val="22"/>
        </w:rPr>
        <w:t>Urejanje okolice nepremičnin v lasti DUTB</w:t>
      </w:r>
      <w:r w:rsidRPr="00E47614">
        <w:rPr>
          <w:sz w:val="22"/>
          <w:szCs w:val="22"/>
        </w:rPr>
        <w:t xml:space="preserve">« od Ministrstva za pravosodje, Sektor za izvrševanje kazenskih sankcij, Kazenska evidenca, pridobi potrdilo iz kazenske evidence, da kot zakoniti zastopnik ni bil pravnomočno obsojen zaradi kaznivih dejanj, ki so opredeljena v prvem odstavku </w:t>
      </w:r>
      <w:r w:rsidR="00E47614" w:rsidRPr="00E47614">
        <w:rPr>
          <w:sz w:val="22"/>
          <w:szCs w:val="22"/>
        </w:rPr>
        <w:t>75. člena ZJN-3</w:t>
      </w:r>
      <w:r w:rsidRPr="00E47614">
        <w:rPr>
          <w:sz w:val="22"/>
          <w:szCs w:val="22"/>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4977"/>
      </w:tblGrid>
      <w:tr w:rsidR="0064441E" w:rsidRPr="00E47614" w14:paraId="2394F1F7" w14:textId="77777777" w:rsidTr="001A2FDC">
        <w:trPr>
          <w:trHeight w:val="255"/>
        </w:trPr>
        <w:tc>
          <w:tcPr>
            <w:tcW w:w="2885" w:type="dxa"/>
          </w:tcPr>
          <w:p w14:paraId="183DEDBD" w14:textId="77777777" w:rsidR="0064441E" w:rsidRPr="00E47614" w:rsidRDefault="0064441E" w:rsidP="001A2FDC">
            <w:pPr>
              <w:widowControl/>
              <w:spacing w:line="259" w:lineRule="auto"/>
              <w:rPr>
                <w:b/>
              </w:rPr>
            </w:pPr>
            <w:r w:rsidRPr="00E47614">
              <w:rPr>
                <w:b/>
              </w:rPr>
              <w:t>IME IN PRIIMEK</w:t>
            </w:r>
          </w:p>
        </w:tc>
        <w:tc>
          <w:tcPr>
            <w:tcW w:w="4995" w:type="dxa"/>
          </w:tcPr>
          <w:p w14:paraId="1AD61FF6" w14:textId="77777777" w:rsidR="0064441E" w:rsidRPr="00E47614" w:rsidRDefault="0064441E" w:rsidP="001A2FDC">
            <w:pPr>
              <w:widowControl/>
              <w:spacing w:line="259" w:lineRule="auto"/>
              <w:rPr>
                <w:sz w:val="22"/>
                <w:szCs w:val="22"/>
              </w:rPr>
            </w:pPr>
          </w:p>
        </w:tc>
      </w:tr>
      <w:tr w:rsidR="0064441E" w:rsidRPr="00E47614" w14:paraId="36741055" w14:textId="77777777" w:rsidTr="001A2FDC">
        <w:trPr>
          <w:trHeight w:val="210"/>
        </w:trPr>
        <w:tc>
          <w:tcPr>
            <w:tcW w:w="2885" w:type="dxa"/>
          </w:tcPr>
          <w:p w14:paraId="24136327" w14:textId="77777777" w:rsidR="0064441E" w:rsidRPr="00E47614" w:rsidRDefault="0064441E" w:rsidP="001A2FDC">
            <w:pPr>
              <w:spacing w:line="259" w:lineRule="auto"/>
              <w:rPr>
                <w:b/>
              </w:rPr>
            </w:pPr>
            <w:r w:rsidRPr="00E47614">
              <w:rPr>
                <w:b/>
              </w:rPr>
              <w:t>(prejšnji priimek)</w:t>
            </w:r>
          </w:p>
        </w:tc>
        <w:tc>
          <w:tcPr>
            <w:tcW w:w="4995" w:type="dxa"/>
          </w:tcPr>
          <w:p w14:paraId="16CFA184" w14:textId="77777777" w:rsidR="0064441E" w:rsidRPr="00E47614" w:rsidRDefault="0064441E" w:rsidP="001A2FDC">
            <w:pPr>
              <w:spacing w:line="259" w:lineRule="auto"/>
              <w:rPr>
                <w:sz w:val="22"/>
                <w:szCs w:val="22"/>
              </w:rPr>
            </w:pPr>
          </w:p>
        </w:tc>
      </w:tr>
      <w:tr w:rsidR="0064441E" w:rsidRPr="00E47614" w14:paraId="0748F66F" w14:textId="77777777" w:rsidTr="001A2FDC">
        <w:trPr>
          <w:trHeight w:val="225"/>
        </w:trPr>
        <w:tc>
          <w:tcPr>
            <w:tcW w:w="2885" w:type="dxa"/>
          </w:tcPr>
          <w:p w14:paraId="1DA35C61" w14:textId="77777777" w:rsidR="0064441E" w:rsidRPr="00E47614" w:rsidRDefault="0064441E" w:rsidP="001A2FDC">
            <w:pPr>
              <w:spacing w:line="259" w:lineRule="auto"/>
              <w:rPr>
                <w:b/>
              </w:rPr>
            </w:pPr>
            <w:r w:rsidRPr="00E47614">
              <w:rPr>
                <w:b/>
              </w:rPr>
              <w:t>EMŠO</w:t>
            </w:r>
          </w:p>
        </w:tc>
        <w:tc>
          <w:tcPr>
            <w:tcW w:w="4995" w:type="dxa"/>
          </w:tcPr>
          <w:p w14:paraId="1F1BC45D" w14:textId="77777777" w:rsidR="0064441E" w:rsidRPr="00E47614" w:rsidRDefault="0064441E" w:rsidP="001A2FDC">
            <w:pPr>
              <w:spacing w:line="259" w:lineRule="auto"/>
              <w:rPr>
                <w:sz w:val="22"/>
                <w:szCs w:val="22"/>
              </w:rPr>
            </w:pPr>
          </w:p>
        </w:tc>
      </w:tr>
      <w:tr w:rsidR="0064441E" w:rsidRPr="00E47614" w14:paraId="4F011C42" w14:textId="77777777" w:rsidTr="001A2FDC">
        <w:trPr>
          <w:trHeight w:val="315"/>
        </w:trPr>
        <w:tc>
          <w:tcPr>
            <w:tcW w:w="2885" w:type="dxa"/>
          </w:tcPr>
          <w:p w14:paraId="1522C137" w14:textId="77777777" w:rsidR="0064441E" w:rsidRPr="00E47614" w:rsidRDefault="0064441E" w:rsidP="001A2FDC">
            <w:pPr>
              <w:widowControl/>
              <w:spacing w:line="259" w:lineRule="auto"/>
              <w:rPr>
                <w:b/>
              </w:rPr>
            </w:pPr>
            <w:r w:rsidRPr="00E47614">
              <w:rPr>
                <w:b/>
              </w:rPr>
              <w:t>DATUM ROJSTVA</w:t>
            </w:r>
          </w:p>
        </w:tc>
        <w:tc>
          <w:tcPr>
            <w:tcW w:w="4995" w:type="dxa"/>
          </w:tcPr>
          <w:p w14:paraId="715B19FE" w14:textId="77777777" w:rsidR="0064441E" w:rsidRPr="00E47614" w:rsidRDefault="0064441E" w:rsidP="001A2FDC">
            <w:pPr>
              <w:widowControl/>
              <w:spacing w:line="259" w:lineRule="auto"/>
              <w:rPr>
                <w:sz w:val="22"/>
                <w:szCs w:val="22"/>
              </w:rPr>
            </w:pPr>
          </w:p>
        </w:tc>
      </w:tr>
      <w:tr w:rsidR="0064441E" w:rsidRPr="00E47614" w14:paraId="4C5DBE31" w14:textId="77777777" w:rsidTr="001A2FDC">
        <w:trPr>
          <w:trHeight w:val="375"/>
        </w:trPr>
        <w:tc>
          <w:tcPr>
            <w:tcW w:w="2885" w:type="dxa"/>
          </w:tcPr>
          <w:p w14:paraId="78A5FAE5" w14:textId="77777777" w:rsidR="0064441E" w:rsidRPr="00E47614" w:rsidRDefault="0064441E" w:rsidP="001A2FDC">
            <w:pPr>
              <w:widowControl/>
              <w:spacing w:line="259" w:lineRule="auto"/>
              <w:rPr>
                <w:b/>
              </w:rPr>
            </w:pPr>
            <w:r w:rsidRPr="00E47614">
              <w:rPr>
                <w:b/>
              </w:rPr>
              <w:t>KRAJ ROJSTVA</w:t>
            </w:r>
          </w:p>
        </w:tc>
        <w:tc>
          <w:tcPr>
            <w:tcW w:w="4995" w:type="dxa"/>
          </w:tcPr>
          <w:p w14:paraId="12972B1D" w14:textId="77777777" w:rsidR="0064441E" w:rsidRPr="00E47614" w:rsidRDefault="0064441E" w:rsidP="001A2FDC">
            <w:pPr>
              <w:widowControl/>
              <w:spacing w:line="259" w:lineRule="auto"/>
              <w:rPr>
                <w:sz w:val="22"/>
                <w:szCs w:val="22"/>
              </w:rPr>
            </w:pPr>
          </w:p>
        </w:tc>
      </w:tr>
      <w:tr w:rsidR="0064441E" w:rsidRPr="00E47614" w14:paraId="65651E91" w14:textId="77777777" w:rsidTr="001A2FDC">
        <w:trPr>
          <w:trHeight w:val="270"/>
        </w:trPr>
        <w:tc>
          <w:tcPr>
            <w:tcW w:w="2885" w:type="dxa"/>
          </w:tcPr>
          <w:p w14:paraId="435642A8" w14:textId="77777777" w:rsidR="0064441E" w:rsidRPr="00E47614" w:rsidRDefault="0064441E" w:rsidP="001A2FDC">
            <w:pPr>
              <w:widowControl/>
              <w:spacing w:line="259" w:lineRule="auto"/>
              <w:rPr>
                <w:b/>
              </w:rPr>
            </w:pPr>
            <w:r w:rsidRPr="00E47614">
              <w:rPr>
                <w:b/>
              </w:rPr>
              <w:t>OBČINA ROJSTVA</w:t>
            </w:r>
          </w:p>
        </w:tc>
        <w:tc>
          <w:tcPr>
            <w:tcW w:w="4995" w:type="dxa"/>
          </w:tcPr>
          <w:p w14:paraId="5F47ED3D" w14:textId="77777777" w:rsidR="0064441E" w:rsidRPr="00E47614" w:rsidRDefault="0064441E" w:rsidP="001A2FDC">
            <w:pPr>
              <w:widowControl/>
              <w:spacing w:line="259" w:lineRule="auto"/>
              <w:rPr>
                <w:sz w:val="22"/>
                <w:szCs w:val="22"/>
              </w:rPr>
            </w:pPr>
          </w:p>
        </w:tc>
      </w:tr>
      <w:tr w:rsidR="0064441E" w:rsidRPr="00E47614" w14:paraId="0D3A533C" w14:textId="77777777" w:rsidTr="001A2FDC">
        <w:trPr>
          <w:trHeight w:val="375"/>
        </w:trPr>
        <w:tc>
          <w:tcPr>
            <w:tcW w:w="2885" w:type="dxa"/>
          </w:tcPr>
          <w:p w14:paraId="73527F9B" w14:textId="77777777" w:rsidR="0064441E" w:rsidRPr="00E47614" w:rsidRDefault="0064441E" w:rsidP="001A2FDC">
            <w:pPr>
              <w:widowControl/>
              <w:spacing w:line="259" w:lineRule="auto"/>
              <w:rPr>
                <w:b/>
              </w:rPr>
            </w:pPr>
            <w:r w:rsidRPr="00E47614">
              <w:rPr>
                <w:b/>
              </w:rPr>
              <w:t>DRŽAVA ROJSTVA</w:t>
            </w:r>
          </w:p>
        </w:tc>
        <w:tc>
          <w:tcPr>
            <w:tcW w:w="4995" w:type="dxa"/>
          </w:tcPr>
          <w:p w14:paraId="3EF662D5" w14:textId="77777777" w:rsidR="0064441E" w:rsidRPr="00E47614" w:rsidRDefault="0064441E" w:rsidP="001A2FDC">
            <w:pPr>
              <w:widowControl/>
              <w:spacing w:line="259" w:lineRule="auto"/>
              <w:rPr>
                <w:sz w:val="22"/>
                <w:szCs w:val="22"/>
              </w:rPr>
            </w:pPr>
          </w:p>
        </w:tc>
      </w:tr>
      <w:tr w:rsidR="0064441E" w:rsidRPr="00E47614" w14:paraId="3E2AB740" w14:textId="77777777" w:rsidTr="001A2FDC">
        <w:trPr>
          <w:trHeight w:val="330"/>
        </w:trPr>
        <w:tc>
          <w:tcPr>
            <w:tcW w:w="2885" w:type="dxa"/>
          </w:tcPr>
          <w:p w14:paraId="1197CDB6" w14:textId="77777777" w:rsidR="0064441E" w:rsidRPr="00E47614" w:rsidRDefault="0064441E" w:rsidP="001A2FDC">
            <w:pPr>
              <w:widowControl/>
              <w:spacing w:line="259" w:lineRule="auto"/>
              <w:rPr>
                <w:b/>
              </w:rPr>
            </w:pPr>
            <w:r w:rsidRPr="00E47614">
              <w:rPr>
                <w:b/>
              </w:rPr>
              <w:t>STALNO/ZAČASNO BIVALIŠČE</w:t>
            </w:r>
          </w:p>
        </w:tc>
        <w:tc>
          <w:tcPr>
            <w:tcW w:w="4995" w:type="dxa"/>
          </w:tcPr>
          <w:p w14:paraId="07BB7957" w14:textId="77777777" w:rsidR="0064441E" w:rsidRPr="00E47614" w:rsidRDefault="0064441E" w:rsidP="001A2FDC">
            <w:pPr>
              <w:widowControl/>
              <w:spacing w:line="259" w:lineRule="auto"/>
              <w:rPr>
                <w:sz w:val="22"/>
                <w:szCs w:val="22"/>
              </w:rPr>
            </w:pPr>
          </w:p>
        </w:tc>
      </w:tr>
      <w:tr w:rsidR="0064441E" w:rsidRPr="00E47614" w14:paraId="0F03BC01" w14:textId="77777777" w:rsidTr="001A2FDC">
        <w:trPr>
          <w:trHeight w:val="225"/>
        </w:trPr>
        <w:tc>
          <w:tcPr>
            <w:tcW w:w="2885" w:type="dxa"/>
          </w:tcPr>
          <w:p w14:paraId="07C4F862" w14:textId="77777777" w:rsidR="0064441E" w:rsidRPr="00E47614" w:rsidRDefault="0064441E" w:rsidP="001A2FDC">
            <w:pPr>
              <w:widowControl/>
              <w:spacing w:line="259" w:lineRule="auto"/>
              <w:rPr>
                <w:b/>
              </w:rPr>
            </w:pPr>
            <w:r w:rsidRPr="00E47614">
              <w:rPr>
                <w:b/>
              </w:rPr>
              <w:t>DRŽAVLJANSTVO</w:t>
            </w:r>
          </w:p>
        </w:tc>
        <w:tc>
          <w:tcPr>
            <w:tcW w:w="4995" w:type="dxa"/>
          </w:tcPr>
          <w:p w14:paraId="2A796AD2" w14:textId="77777777" w:rsidR="0064441E" w:rsidRPr="00E47614" w:rsidRDefault="0064441E" w:rsidP="001A2FDC">
            <w:pPr>
              <w:widowControl/>
              <w:spacing w:line="259" w:lineRule="auto"/>
              <w:rPr>
                <w:sz w:val="22"/>
                <w:szCs w:val="22"/>
              </w:rPr>
            </w:pPr>
          </w:p>
        </w:tc>
      </w:tr>
    </w:tbl>
    <w:p w14:paraId="1D50314E" w14:textId="77777777" w:rsidR="0064441E" w:rsidRPr="00E47614" w:rsidRDefault="0064441E" w:rsidP="0064441E">
      <w:pPr>
        <w:widowControl/>
        <w:spacing w:after="0"/>
        <w:jc w:val="left"/>
        <w:rPr>
          <w:sz w:val="22"/>
          <w:szCs w:val="22"/>
        </w:rPr>
      </w:pPr>
    </w:p>
    <w:p w14:paraId="288046FE" w14:textId="77777777" w:rsidR="0064441E" w:rsidRPr="00E47614" w:rsidRDefault="0064441E" w:rsidP="0064441E">
      <w:pPr>
        <w:widowControl/>
        <w:spacing w:after="0"/>
        <w:jc w:val="left"/>
        <w:rPr>
          <w:sz w:val="22"/>
          <w:szCs w:val="22"/>
        </w:rPr>
      </w:pPr>
    </w:p>
    <w:p w14:paraId="5D4E8CA4" w14:textId="77777777" w:rsidR="0064441E" w:rsidRDefault="0064441E" w:rsidP="0064441E">
      <w:pPr>
        <w:widowControl/>
        <w:spacing w:after="0"/>
        <w:jc w:val="left"/>
        <w:rPr>
          <w:sz w:val="22"/>
          <w:szCs w:val="22"/>
        </w:rPr>
      </w:pPr>
    </w:p>
    <w:p w14:paraId="4F3D9D4B" w14:textId="77777777" w:rsidR="00200AEC" w:rsidRDefault="00200AEC" w:rsidP="0064441E">
      <w:pPr>
        <w:widowControl/>
        <w:spacing w:after="0"/>
        <w:jc w:val="left"/>
        <w:rPr>
          <w:sz w:val="22"/>
          <w:szCs w:val="22"/>
        </w:rPr>
      </w:pPr>
    </w:p>
    <w:p w14:paraId="09C8372B" w14:textId="77777777" w:rsidR="00200AEC" w:rsidRDefault="00200AEC" w:rsidP="0064441E">
      <w:pPr>
        <w:widowControl/>
        <w:spacing w:after="0"/>
        <w:jc w:val="left"/>
        <w:rPr>
          <w:sz w:val="22"/>
          <w:szCs w:val="22"/>
        </w:rPr>
      </w:pPr>
    </w:p>
    <w:p w14:paraId="4EC76279" w14:textId="77777777" w:rsidR="00200AEC" w:rsidRDefault="00200AEC" w:rsidP="0064441E">
      <w:pPr>
        <w:widowControl/>
        <w:spacing w:after="0"/>
        <w:jc w:val="left"/>
        <w:rPr>
          <w:sz w:val="22"/>
          <w:szCs w:val="22"/>
        </w:rPr>
      </w:pPr>
    </w:p>
    <w:p w14:paraId="1AFD0D0E" w14:textId="437E1196"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sidR="00F30C11">
        <w:rPr>
          <w:rFonts w:ascii="Calibri" w:eastAsia="Calibri" w:hAnsi="Calibri" w:cs="Times New Roman"/>
          <w:b/>
          <w:color w:val="FF0000"/>
          <w:sz w:val="22"/>
          <w:szCs w:val="24"/>
        </w:rPr>
        <w:t xml:space="preserve">i obrazec izpolniti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64AFBA1" w14:textId="77777777" w:rsidR="0064441E" w:rsidRDefault="0064441E" w:rsidP="0064441E">
      <w:pPr>
        <w:widowControl/>
        <w:spacing w:after="0"/>
        <w:jc w:val="left"/>
        <w:rPr>
          <w:sz w:val="22"/>
          <w:szCs w:val="22"/>
        </w:rPr>
      </w:pPr>
    </w:p>
    <w:p w14:paraId="0A493C8C" w14:textId="77777777" w:rsidR="00DE057A" w:rsidRDefault="00DE057A" w:rsidP="0064441E">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200AEC" w:rsidRPr="001F5E10" w14:paraId="37ABA74A" w14:textId="77777777" w:rsidTr="00D94AD0">
        <w:tc>
          <w:tcPr>
            <w:tcW w:w="2542" w:type="dxa"/>
          </w:tcPr>
          <w:p w14:paraId="43C7D4C5"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639" w:type="dxa"/>
          </w:tcPr>
          <w:p w14:paraId="643A7563"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31B63F6B" w14:textId="3147DF2A" w:rsidR="00200AEC" w:rsidRPr="001F5E10" w:rsidRDefault="00200AEC" w:rsidP="00F30C11">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p>
        </w:tc>
      </w:tr>
    </w:tbl>
    <w:p w14:paraId="758254F6" w14:textId="77777777" w:rsidR="00E47614" w:rsidRDefault="00E47614">
      <w:pPr>
        <w:widowControl/>
        <w:spacing w:line="259" w:lineRule="auto"/>
        <w:jc w:val="left"/>
        <w:rPr>
          <w:sz w:val="22"/>
          <w:szCs w:val="22"/>
        </w:rPr>
      </w:pPr>
      <w:r>
        <w:rPr>
          <w:sz w:val="22"/>
          <w:szCs w:val="22"/>
        </w:rPr>
        <w:br w:type="page"/>
      </w:r>
    </w:p>
    <w:p w14:paraId="46EA5C10" w14:textId="5E2DEBF7" w:rsidR="00285B08" w:rsidRPr="007378D3" w:rsidRDefault="00236584" w:rsidP="00166CD6">
      <w:pPr>
        <w:pStyle w:val="Heading2"/>
        <w:numPr>
          <w:ilvl w:val="0"/>
          <w:numId w:val="12"/>
        </w:numPr>
        <w:rPr>
          <w:rFonts w:asciiTheme="minorHAnsi" w:hAnsiTheme="minorHAnsi"/>
          <w:sz w:val="22"/>
          <w:szCs w:val="22"/>
        </w:rPr>
      </w:pPr>
      <w:bookmarkStart w:id="115" w:name="_Toc19098594"/>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15"/>
    </w:p>
    <w:bookmarkEnd w:id="113"/>
    <w:p w14:paraId="6F4E3CE2" w14:textId="77777777" w:rsidR="00D63708" w:rsidRPr="00D63708" w:rsidRDefault="00D63708" w:rsidP="00D63708">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7D392BFA" w14:textId="77777777" w:rsidTr="00D63708">
        <w:trPr>
          <w:trHeight w:val="416"/>
        </w:trPr>
        <w:tc>
          <w:tcPr>
            <w:tcW w:w="2480" w:type="dxa"/>
          </w:tcPr>
          <w:p w14:paraId="0DB2BF40" w14:textId="77777777" w:rsidR="00332EBE" w:rsidRPr="00A24A70" w:rsidRDefault="00332EBE" w:rsidP="00112D80">
            <w:pPr>
              <w:spacing w:after="240"/>
              <w:rPr>
                <w:b/>
                <w:lang w:eastAsia="sl-SI"/>
              </w:rPr>
            </w:pPr>
            <w:r w:rsidRPr="00A24A70">
              <w:rPr>
                <w:b/>
                <w:lang w:eastAsia="sl-SI"/>
              </w:rPr>
              <w:t>BANKA</w:t>
            </w:r>
          </w:p>
        </w:tc>
        <w:tc>
          <w:tcPr>
            <w:tcW w:w="5530" w:type="dxa"/>
          </w:tcPr>
          <w:p w14:paraId="1D5FBF43" w14:textId="77777777" w:rsidR="00332EBE" w:rsidRPr="00A24A70" w:rsidRDefault="00332EBE" w:rsidP="00112D80">
            <w:pPr>
              <w:spacing w:after="240"/>
              <w:rPr>
                <w:lang w:eastAsia="sl-SI"/>
              </w:rPr>
            </w:pPr>
          </w:p>
        </w:tc>
      </w:tr>
      <w:tr w:rsidR="00332EBE" w:rsidRPr="00A24A70" w14:paraId="2D9EB5C4" w14:textId="77777777" w:rsidTr="00112D80">
        <w:trPr>
          <w:trHeight w:val="420"/>
        </w:trPr>
        <w:tc>
          <w:tcPr>
            <w:tcW w:w="2480" w:type="dxa"/>
          </w:tcPr>
          <w:p w14:paraId="15591055"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14D43FC2"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3F8FD746" w14:textId="77777777" w:rsidTr="00D63708">
        <w:trPr>
          <w:trHeight w:val="1271"/>
        </w:trPr>
        <w:tc>
          <w:tcPr>
            <w:tcW w:w="2480" w:type="dxa"/>
          </w:tcPr>
          <w:p w14:paraId="3CAFF433" w14:textId="77777777" w:rsidR="00332EBE" w:rsidRPr="00A24A70" w:rsidRDefault="00332EBE" w:rsidP="00112D80">
            <w:pPr>
              <w:spacing w:after="240"/>
              <w:rPr>
                <w:b/>
                <w:lang w:eastAsia="sl-SI"/>
              </w:rPr>
            </w:pPr>
            <w:r w:rsidRPr="00A24A70">
              <w:rPr>
                <w:b/>
                <w:lang w:eastAsia="sl-SI"/>
              </w:rPr>
              <w:t>UPRAVIČENEC (NAROČNIK JAVNEGA NAROČILA)</w:t>
            </w:r>
          </w:p>
        </w:tc>
        <w:tc>
          <w:tcPr>
            <w:tcW w:w="5530" w:type="dxa"/>
          </w:tcPr>
          <w:p w14:paraId="4899EA88" w14:textId="77777777" w:rsidR="00D63708" w:rsidRPr="00D63708" w:rsidRDefault="00D63708" w:rsidP="00D63708">
            <w:pPr>
              <w:widowControl/>
              <w:spacing w:after="0"/>
              <w:jc w:val="left"/>
            </w:pPr>
            <w:r w:rsidRPr="00D63708">
              <w:t xml:space="preserve">Družba za upravljanje terjatev bank, </w:t>
            </w:r>
            <w:proofErr w:type="spellStart"/>
            <w:r w:rsidRPr="00D63708">
              <w:t>d.d</w:t>
            </w:r>
            <w:proofErr w:type="spellEnd"/>
            <w:r w:rsidRPr="00D63708">
              <w:t>.</w:t>
            </w:r>
          </w:p>
          <w:p w14:paraId="53C72F3C" w14:textId="77777777" w:rsidR="00D63708" w:rsidRPr="00D63708" w:rsidRDefault="00D63708" w:rsidP="00D63708">
            <w:pPr>
              <w:widowControl/>
              <w:spacing w:after="0"/>
              <w:jc w:val="left"/>
            </w:pPr>
            <w:r w:rsidRPr="00D63708">
              <w:t>Davčna ulica 1</w:t>
            </w:r>
          </w:p>
          <w:p w14:paraId="1B6BE3BF" w14:textId="77777777" w:rsidR="00D63708" w:rsidRPr="00D63708" w:rsidRDefault="00D63708" w:rsidP="00D63708">
            <w:pPr>
              <w:widowControl/>
              <w:spacing w:after="0"/>
              <w:jc w:val="left"/>
            </w:pPr>
            <w:r w:rsidRPr="00D63708">
              <w:t>1000 Ljubljana</w:t>
            </w:r>
          </w:p>
          <w:p w14:paraId="150CCCCA" w14:textId="77777777" w:rsidR="00D63708" w:rsidRPr="00D63708" w:rsidRDefault="00D63708" w:rsidP="00D63708">
            <w:pPr>
              <w:widowControl/>
              <w:spacing w:after="0"/>
              <w:jc w:val="left"/>
            </w:pPr>
            <w:r w:rsidRPr="00D63708">
              <w:t>matična številka: 6339620000</w:t>
            </w:r>
          </w:p>
          <w:p w14:paraId="7738227C" w14:textId="07845622" w:rsidR="00332EBE" w:rsidRPr="00D63708" w:rsidRDefault="00D63708" w:rsidP="00D63708">
            <w:pPr>
              <w:widowControl/>
              <w:spacing w:after="0"/>
              <w:jc w:val="left"/>
              <w:rPr>
                <w:sz w:val="22"/>
                <w:szCs w:val="22"/>
              </w:rPr>
            </w:pPr>
            <w:r w:rsidRPr="00D63708">
              <w:t>davčna številka: 41251482</w:t>
            </w:r>
          </w:p>
        </w:tc>
      </w:tr>
      <w:tr w:rsidR="00332EBE" w:rsidRPr="00A24A70" w14:paraId="078910DC" w14:textId="77777777" w:rsidTr="00025411">
        <w:trPr>
          <w:trHeight w:val="443"/>
        </w:trPr>
        <w:tc>
          <w:tcPr>
            <w:tcW w:w="2480" w:type="dxa"/>
          </w:tcPr>
          <w:p w14:paraId="0C426562" w14:textId="77777777" w:rsidR="00332EBE" w:rsidRPr="00A24A70" w:rsidRDefault="00332EBE" w:rsidP="00112D80">
            <w:pPr>
              <w:spacing w:after="240"/>
              <w:rPr>
                <w:b/>
                <w:lang w:eastAsia="sl-SI"/>
              </w:rPr>
            </w:pPr>
            <w:r w:rsidRPr="00A24A70">
              <w:rPr>
                <w:b/>
                <w:lang w:eastAsia="sl-SI"/>
              </w:rPr>
              <w:t>JAVNO NAROČILO</w:t>
            </w:r>
          </w:p>
        </w:tc>
        <w:tc>
          <w:tcPr>
            <w:tcW w:w="5530" w:type="dxa"/>
          </w:tcPr>
          <w:p w14:paraId="6A3828FB" w14:textId="7A92C077" w:rsidR="00332EBE" w:rsidRPr="00A24A70" w:rsidRDefault="00025411" w:rsidP="00103DD1">
            <w:pPr>
              <w:spacing w:after="240"/>
              <w:rPr>
                <w:lang w:eastAsia="sl-SI"/>
              </w:rPr>
            </w:pPr>
            <w:r w:rsidRPr="00025411">
              <w:rPr>
                <w:lang w:eastAsia="sl-SI"/>
              </w:rPr>
              <w:t>JN/</w:t>
            </w:r>
            <w:r w:rsidR="00913DC7">
              <w:rPr>
                <w:lang w:eastAsia="sl-SI"/>
              </w:rPr>
              <w:t>1</w:t>
            </w:r>
            <w:r w:rsidR="00103DD1">
              <w:rPr>
                <w:lang w:eastAsia="sl-SI"/>
              </w:rPr>
              <w:t>4</w:t>
            </w:r>
            <w:r w:rsidRPr="005C16C7">
              <w:rPr>
                <w:lang w:eastAsia="sl-SI"/>
              </w:rPr>
              <w:t>-NEP</w:t>
            </w:r>
            <w:r w:rsidRPr="00025411">
              <w:rPr>
                <w:lang w:eastAsia="sl-SI"/>
              </w:rPr>
              <w:t>/201</w:t>
            </w:r>
            <w:r w:rsidR="0072773A">
              <w:rPr>
                <w:lang w:eastAsia="sl-SI"/>
              </w:rPr>
              <w:t>9</w:t>
            </w:r>
          </w:p>
        </w:tc>
      </w:tr>
      <w:tr w:rsidR="00332EBE" w:rsidRPr="00A24A70" w14:paraId="0DFB76FB" w14:textId="77777777" w:rsidTr="00112D80">
        <w:trPr>
          <w:trHeight w:val="330"/>
        </w:trPr>
        <w:tc>
          <w:tcPr>
            <w:tcW w:w="2480" w:type="dxa"/>
          </w:tcPr>
          <w:p w14:paraId="30587C13"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4D9CA890" w14:textId="77777777" w:rsidR="00332EBE" w:rsidRPr="00A24A70" w:rsidRDefault="00332EBE" w:rsidP="00112D80">
            <w:pPr>
              <w:spacing w:after="240"/>
              <w:rPr>
                <w:lang w:eastAsia="sl-SI"/>
              </w:rPr>
            </w:pPr>
            <w:r w:rsidRPr="00A24A70">
              <w:rPr>
                <w:lang w:eastAsia="sl-SI"/>
              </w:rPr>
              <w:t>_________</w:t>
            </w:r>
          </w:p>
        </w:tc>
      </w:tr>
      <w:tr w:rsidR="00332EBE" w:rsidRPr="00A24A70" w14:paraId="6AD17498" w14:textId="77777777" w:rsidTr="00112D80">
        <w:trPr>
          <w:trHeight w:val="372"/>
        </w:trPr>
        <w:tc>
          <w:tcPr>
            <w:tcW w:w="2480" w:type="dxa"/>
          </w:tcPr>
          <w:p w14:paraId="0310266C"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1D9EA94B" w14:textId="77777777" w:rsidR="00332EBE" w:rsidRPr="00A24A70" w:rsidRDefault="00332EBE" w:rsidP="00112D80">
            <w:pPr>
              <w:spacing w:after="240"/>
              <w:rPr>
                <w:lang w:eastAsia="sl-SI"/>
              </w:rPr>
            </w:pPr>
            <w:r w:rsidRPr="00A24A70">
              <w:rPr>
                <w:lang w:eastAsia="sl-SI"/>
              </w:rPr>
              <w:t>_________</w:t>
            </w:r>
          </w:p>
        </w:tc>
      </w:tr>
    </w:tbl>
    <w:p w14:paraId="4F465374" w14:textId="77777777" w:rsidR="00332EBE" w:rsidRDefault="00332EBE" w:rsidP="00D63708">
      <w:pPr>
        <w:overflowPunct w:val="0"/>
        <w:autoSpaceDE w:val="0"/>
        <w:autoSpaceDN w:val="0"/>
        <w:adjustRightInd w:val="0"/>
        <w:spacing w:after="0"/>
        <w:textAlignment w:val="baseline"/>
        <w:rPr>
          <w:rFonts w:cs="Arial"/>
          <w:sz w:val="22"/>
          <w:szCs w:val="22"/>
          <w:lang w:eastAsia="sl-SI"/>
        </w:rPr>
      </w:pPr>
    </w:p>
    <w:p w14:paraId="07FDF95E" w14:textId="6BB5A97E"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__.__.201</w:t>
      </w:r>
      <w:r w:rsidR="001C380E">
        <w:rPr>
          <w:sz w:val="22"/>
          <w:szCs w:val="22"/>
        </w:rPr>
        <w:t>9</w:t>
      </w:r>
      <w:r w:rsidRPr="00D63708">
        <w:rPr>
          <w:sz w:val="22"/>
          <w:szCs w:val="22"/>
        </w:rPr>
        <w:t xml:space="preserve"> med upravičencem in izbranim </w:t>
      </w:r>
      <w:r w:rsidR="003D74AE">
        <w:rPr>
          <w:sz w:val="22"/>
          <w:szCs w:val="22"/>
        </w:rPr>
        <w:t>izvajalcem</w:t>
      </w:r>
      <w:r w:rsidRPr="00D63708">
        <w:rPr>
          <w:sz w:val="22"/>
          <w:szCs w:val="22"/>
        </w:rPr>
        <w:t>_______________________ za »</w:t>
      </w:r>
      <w:r w:rsidR="00621025" w:rsidRPr="00621025">
        <w:rPr>
          <w:sz w:val="22"/>
          <w:szCs w:val="22"/>
        </w:rPr>
        <w:t>Urejanje okolice nepremičnin v lasti DUTB</w:t>
      </w:r>
      <w:r w:rsidRPr="00D63708">
        <w:rPr>
          <w:sz w:val="22"/>
          <w:szCs w:val="22"/>
        </w:rPr>
        <w:t xml:space="preserve">«, je </w:t>
      </w:r>
      <w:r w:rsidR="003D74AE">
        <w:rPr>
          <w:sz w:val="22"/>
          <w:szCs w:val="22"/>
        </w:rPr>
        <w:t>izvajalec</w:t>
      </w:r>
      <w:r w:rsidRPr="00D63708">
        <w:rPr>
          <w:sz w:val="22"/>
          <w:szCs w:val="22"/>
        </w:rPr>
        <w:t xml:space="preserve"> dolžan predložiti bančno garancijo na prvi poziv za dobro izvedbo pogodbenih obveznosti v vrednosti </w:t>
      </w:r>
      <w:r w:rsidR="008851E4" w:rsidRPr="00D63708">
        <w:rPr>
          <w:sz w:val="22"/>
          <w:szCs w:val="22"/>
        </w:rPr>
        <w:t>______________</w:t>
      </w:r>
      <w:r w:rsidRPr="00D63708">
        <w:rPr>
          <w:sz w:val="22"/>
          <w:szCs w:val="22"/>
        </w:rPr>
        <w:t>brez DDV.</w:t>
      </w:r>
    </w:p>
    <w:p w14:paraId="71A7D35F" w14:textId="77777777" w:rsidR="00D63708" w:rsidRDefault="00D63708" w:rsidP="00D63708">
      <w:pPr>
        <w:overflowPunct w:val="0"/>
        <w:autoSpaceDE w:val="0"/>
        <w:autoSpaceDN w:val="0"/>
        <w:adjustRightInd w:val="0"/>
        <w:spacing w:after="0"/>
        <w:textAlignment w:val="baseline"/>
        <w:rPr>
          <w:sz w:val="22"/>
          <w:szCs w:val="22"/>
        </w:rPr>
      </w:pPr>
    </w:p>
    <w:p w14:paraId="7BC553DD" w14:textId="2AAC292E"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 xml:space="preserve">Na zahtevo </w:t>
      </w:r>
      <w:r w:rsidR="003D74AE">
        <w:rPr>
          <w:sz w:val="22"/>
          <w:szCs w:val="22"/>
        </w:rPr>
        <w:t>upravičenca</w:t>
      </w:r>
      <w:r w:rsidRPr="00D63708">
        <w:rPr>
          <w:sz w:val="22"/>
          <w:szCs w:val="22"/>
        </w:rPr>
        <w:t xml:space="preserve"> ____________ se s to garancijo nepreklicno in brezpogojno obvezujemo, da bomo v 15 dneh po prejemu vašega prvega pisnega zahtevka ne glede na ugovor </w:t>
      </w:r>
      <w:r w:rsidR="003D74AE">
        <w:rPr>
          <w:sz w:val="22"/>
          <w:szCs w:val="22"/>
        </w:rPr>
        <w:t>izvajalca</w:t>
      </w:r>
      <w:r w:rsidRPr="00D63708">
        <w:rPr>
          <w:sz w:val="22"/>
          <w:szCs w:val="22"/>
        </w:rPr>
        <w:t xml:space="preserve"> plačali ___________EUR, če </w:t>
      </w:r>
      <w:r w:rsidR="003D74AE">
        <w:rPr>
          <w:sz w:val="22"/>
          <w:szCs w:val="22"/>
        </w:rPr>
        <w:t>izvajalec</w:t>
      </w:r>
      <w:r w:rsidRPr="00D63708">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3D74AE">
        <w:rPr>
          <w:sz w:val="22"/>
          <w:szCs w:val="22"/>
        </w:rPr>
        <w:t>izvajalec</w:t>
      </w:r>
      <w:r w:rsidR="00E927FF" w:rsidRPr="00D63708">
        <w:rPr>
          <w:sz w:val="22"/>
          <w:szCs w:val="22"/>
        </w:rPr>
        <w:t xml:space="preserve"> </w:t>
      </w:r>
      <w:r w:rsidRPr="00D63708">
        <w:rPr>
          <w:sz w:val="22"/>
          <w:szCs w:val="22"/>
        </w:rPr>
        <w:t>delno ne izpolni svojih obvez, prevzetih na podlagi pogodbe.</w:t>
      </w:r>
    </w:p>
    <w:p w14:paraId="5C2F3A3F"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1ADA718F" w14:textId="77777777" w:rsidR="00332EBE" w:rsidRPr="00D63708" w:rsidRDefault="00332EBE" w:rsidP="00166CD6">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originalno pismo naročnika za unovčenje garancije v skladu z zgornjim odstavkom in</w:t>
      </w:r>
    </w:p>
    <w:p w14:paraId="4943394A" w14:textId="77777777" w:rsidR="00332EBE" w:rsidRPr="00D63708" w:rsidRDefault="00332EBE" w:rsidP="00166CD6">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32F9AA85" w14:textId="77777777" w:rsidR="00332EBE" w:rsidRPr="00D63708" w:rsidRDefault="00332EBE" w:rsidP="00166CD6">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2F0F739A" w14:textId="77777777" w:rsidR="00332EBE" w:rsidRPr="00D63708" w:rsidRDefault="00332EBE" w:rsidP="00D63708">
      <w:pPr>
        <w:overflowPunct w:val="0"/>
        <w:autoSpaceDE w:val="0"/>
        <w:autoSpaceDN w:val="0"/>
        <w:adjustRightInd w:val="0"/>
        <w:spacing w:after="0"/>
        <w:textAlignment w:val="baseline"/>
        <w:rPr>
          <w:rFonts w:cs="Arial"/>
          <w:sz w:val="22"/>
          <w:szCs w:val="22"/>
          <w:lang w:eastAsia="sl-SI"/>
        </w:rPr>
      </w:pPr>
    </w:p>
    <w:p w14:paraId="75150D30" w14:textId="4B1FD210"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4E64E7FC" w14:textId="77777777" w:rsidR="00D63708" w:rsidRDefault="00D63708" w:rsidP="00D63708">
      <w:pPr>
        <w:overflowPunct w:val="0"/>
        <w:autoSpaceDE w:val="0"/>
        <w:autoSpaceDN w:val="0"/>
        <w:adjustRightInd w:val="0"/>
        <w:spacing w:after="0"/>
        <w:textAlignment w:val="baseline"/>
        <w:rPr>
          <w:sz w:val="22"/>
          <w:szCs w:val="22"/>
        </w:rPr>
      </w:pPr>
    </w:p>
    <w:p w14:paraId="1A7CF75D" w14:textId="55E84805" w:rsidR="00332EBE" w:rsidRPr="00E927FF" w:rsidRDefault="00332EBE" w:rsidP="00D63708">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29A3B422" w14:textId="77777777" w:rsidR="00D63708" w:rsidRDefault="00D63708" w:rsidP="00D63708">
      <w:pPr>
        <w:overflowPunct w:val="0"/>
        <w:autoSpaceDE w:val="0"/>
        <w:autoSpaceDN w:val="0"/>
        <w:adjustRightInd w:val="0"/>
        <w:spacing w:after="0"/>
        <w:textAlignment w:val="baseline"/>
        <w:rPr>
          <w:sz w:val="22"/>
          <w:szCs w:val="22"/>
        </w:rPr>
      </w:pPr>
    </w:p>
    <w:p w14:paraId="4240818D" w14:textId="43C0BD20"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 xml:space="preserve">Če se bo upravičenec kadarkoli v času veljavnosti te garancije strinjal, da se </w:t>
      </w:r>
      <w:r w:rsidR="003D74AE">
        <w:rPr>
          <w:sz w:val="22"/>
          <w:szCs w:val="22"/>
        </w:rPr>
        <w:t>izvajalcu</w:t>
      </w:r>
      <w:r w:rsidR="003D74AE" w:rsidRPr="00E927FF">
        <w:rPr>
          <w:sz w:val="22"/>
          <w:szCs w:val="22"/>
        </w:rPr>
        <w:t xml:space="preserve"> </w:t>
      </w:r>
      <w:r w:rsidRPr="00E927FF">
        <w:rPr>
          <w:sz w:val="22"/>
          <w:szCs w:val="22"/>
        </w:rPr>
        <w:lastRenderedPageBreak/>
        <w:t xml:space="preserve">podaljša pogodbeni rok ali v primeru, da </w:t>
      </w:r>
      <w:r w:rsidR="003D74AE">
        <w:rPr>
          <w:sz w:val="22"/>
          <w:szCs w:val="22"/>
        </w:rPr>
        <w:t>izvajalec</w:t>
      </w:r>
      <w:r w:rsidRPr="00E927FF">
        <w:rPr>
          <w:sz w:val="22"/>
          <w:szCs w:val="22"/>
        </w:rPr>
        <w:t xml:space="preserve"> ni uspel izpolniti pogodbenih obveznosti, se lahko </w:t>
      </w:r>
      <w:r w:rsidR="003D74AE">
        <w:rPr>
          <w:sz w:val="22"/>
          <w:szCs w:val="22"/>
        </w:rPr>
        <w:t xml:space="preserve">izvajalec </w:t>
      </w:r>
      <w:r w:rsidRPr="00E927FF">
        <w:rPr>
          <w:sz w:val="22"/>
          <w:szCs w:val="22"/>
        </w:rPr>
        <w:t>in banka sporazumno dogovorita za podaljšanje garancije.</w:t>
      </w:r>
    </w:p>
    <w:p w14:paraId="64B10DCD" w14:textId="7CE24A49"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Ta garancija ni prenosljiva.</w:t>
      </w:r>
    </w:p>
    <w:p w14:paraId="4B79D509" w14:textId="77777777" w:rsidR="00D63708" w:rsidRDefault="00D63708" w:rsidP="00D63708">
      <w:pPr>
        <w:overflowPunct w:val="0"/>
        <w:autoSpaceDE w:val="0"/>
        <w:autoSpaceDN w:val="0"/>
        <w:adjustRightInd w:val="0"/>
        <w:spacing w:after="0"/>
        <w:textAlignment w:val="baseline"/>
        <w:rPr>
          <w:sz w:val="22"/>
          <w:szCs w:val="22"/>
        </w:rPr>
      </w:pPr>
    </w:p>
    <w:p w14:paraId="776B6203"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Morebitne spore med upravičencem in banko rešuje stvarno pristojno sodišče v Ljubljani po slovenskem pravu.</w:t>
      </w:r>
    </w:p>
    <w:p w14:paraId="6D9C068C" w14:textId="77777777" w:rsidR="00332EBE" w:rsidRPr="00E927FF" w:rsidRDefault="00332EBE" w:rsidP="00D63708">
      <w:pPr>
        <w:overflowPunct w:val="0"/>
        <w:autoSpaceDE w:val="0"/>
        <w:autoSpaceDN w:val="0"/>
        <w:adjustRightInd w:val="0"/>
        <w:spacing w:after="0"/>
        <w:textAlignment w:val="baseline"/>
        <w:rPr>
          <w:sz w:val="22"/>
          <w:szCs w:val="22"/>
        </w:rPr>
      </w:pPr>
    </w:p>
    <w:p w14:paraId="6007ACB2" w14:textId="77777777" w:rsidR="00332EBE" w:rsidRPr="00E927FF" w:rsidRDefault="00332EBE" w:rsidP="00D63708">
      <w:pPr>
        <w:overflowPunct w:val="0"/>
        <w:autoSpaceDE w:val="0"/>
        <w:autoSpaceDN w:val="0"/>
        <w:adjustRightInd w:val="0"/>
        <w:spacing w:after="0"/>
        <w:textAlignment w:val="baseline"/>
        <w:rPr>
          <w:sz w:val="22"/>
          <w:szCs w:val="22"/>
        </w:rPr>
      </w:pPr>
    </w:p>
    <w:p w14:paraId="7D6E778D" w14:textId="77777777" w:rsidR="00332EBE" w:rsidRDefault="00332EBE" w:rsidP="00D63708">
      <w:pPr>
        <w:spacing w:after="0"/>
        <w:rPr>
          <w:sz w:val="24"/>
        </w:rPr>
      </w:pPr>
    </w:p>
    <w:p w14:paraId="751CD245" w14:textId="77777777" w:rsidR="0052152F" w:rsidRDefault="0052152F" w:rsidP="00D63708">
      <w:pPr>
        <w:spacing w:after="0"/>
        <w:rPr>
          <w:sz w:val="24"/>
        </w:rPr>
      </w:pPr>
    </w:p>
    <w:p w14:paraId="6DBBA5B0" w14:textId="77777777" w:rsidR="0052152F" w:rsidRDefault="0052152F" w:rsidP="00D63708">
      <w:pPr>
        <w:spacing w:after="0"/>
        <w:rPr>
          <w:sz w:val="24"/>
        </w:rPr>
      </w:pPr>
    </w:p>
    <w:p w14:paraId="52D03E42" w14:textId="77777777" w:rsidR="0052152F" w:rsidRDefault="0052152F" w:rsidP="00D63708">
      <w:pPr>
        <w:spacing w:after="0"/>
        <w:rPr>
          <w:sz w:val="24"/>
        </w:rPr>
      </w:pPr>
    </w:p>
    <w:p w14:paraId="19F1446B" w14:textId="77777777" w:rsidR="0052152F" w:rsidRDefault="0052152F" w:rsidP="00D63708">
      <w:pPr>
        <w:spacing w:after="0"/>
        <w:rPr>
          <w:sz w:val="24"/>
        </w:rPr>
      </w:pPr>
    </w:p>
    <w:p w14:paraId="57DA7990" w14:textId="77777777" w:rsidR="0052152F" w:rsidRDefault="0052152F" w:rsidP="0052152F">
      <w:pPr>
        <w:spacing w:after="0"/>
        <w:rPr>
          <w:sz w:val="24"/>
        </w:rPr>
      </w:pPr>
    </w:p>
    <w:p w14:paraId="73766818" w14:textId="77777777" w:rsidR="0052152F" w:rsidRDefault="0052152F" w:rsidP="0052152F">
      <w:pPr>
        <w:spacing w:after="0"/>
        <w:rPr>
          <w:sz w:val="24"/>
        </w:rPr>
      </w:pPr>
    </w:p>
    <w:p w14:paraId="7610576B" w14:textId="77777777" w:rsidR="0052152F" w:rsidRDefault="0052152F" w:rsidP="0052152F">
      <w:pPr>
        <w:spacing w:after="0"/>
        <w:rPr>
          <w:sz w:val="24"/>
        </w:rPr>
      </w:pPr>
    </w:p>
    <w:p w14:paraId="6BF696E2" w14:textId="77777777" w:rsidR="0052152F" w:rsidRDefault="0052152F" w:rsidP="0052152F">
      <w:pPr>
        <w:spacing w:after="0"/>
        <w:rPr>
          <w:sz w:val="24"/>
        </w:rPr>
      </w:pPr>
    </w:p>
    <w:p w14:paraId="6E075568" w14:textId="77777777" w:rsidR="0052152F" w:rsidRDefault="0052152F" w:rsidP="0052152F">
      <w:pPr>
        <w:spacing w:after="0"/>
        <w:rPr>
          <w:sz w:val="24"/>
        </w:rPr>
      </w:pPr>
    </w:p>
    <w:p w14:paraId="26AD20DF" w14:textId="77777777" w:rsidR="00C3573A" w:rsidRPr="0058554C" w:rsidRDefault="00D20F1A" w:rsidP="0052152F">
      <w:pPr>
        <w:spacing w:after="0"/>
        <w:rPr>
          <w:rFonts w:eastAsia="Calibri" w:cs="Times New Roman"/>
          <w:i/>
        </w:rPr>
      </w:pPr>
      <w:r w:rsidRPr="0058554C">
        <w:rPr>
          <w:rFonts w:eastAsia="Calibri" w:cs="Times New Roman"/>
          <w:b/>
          <w:i/>
        </w:rPr>
        <w:t>Opomba:</w:t>
      </w:r>
      <w:r w:rsidRPr="0058554C">
        <w:rPr>
          <w:rFonts w:eastAsia="Calibri" w:cs="Times New Roman"/>
          <w:i/>
        </w:rPr>
        <w:t xml:space="preserve"> </w:t>
      </w:r>
    </w:p>
    <w:p w14:paraId="016B5989" w14:textId="77777777" w:rsidR="0058554C" w:rsidRPr="0058554C" w:rsidRDefault="0058554C" w:rsidP="0058554C">
      <w:pPr>
        <w:rPr>
          <w:rFonts w:eastAsia="Calibri" w:cs="Times New Roman"/>
          <w:i/>
        </w:rPr>
      </w:pPr>
      <w:r w:rsidRPr="0058554C">
        <w:rPr>
          <w:rFonts w:eastAsia="Calibri" w:cs="Times New Roman"/>
          <w:i/>
        </w:rPr>
        <w:t xml:space="preserve">ponudnik mora dopisati komentar v primeru, da izbere drugo finančno zavarovanje (npr. kavcijsko zavarovanje) </w:t>
      </w:r>
    </w:p>
    <w:p w14:paraId="1BE57E54" w14:textId="6FD6FD29" w:rsidR="00DB5DB9" w:rsidRPr="00EA2A7B" w:rsidRDefault="00DB5DB9" w:rsidP="00DB5DB9">
      <w:pPr>
        <w:spacing w:after="0" w:line="312" w:lineRule="auto"/>
        <w:rPr>
          <w:rFonts w:cs="Arial"/>
          <w:b/>
          <w:sz w:val="22"/>
          <w:szCs w:val="22"/>
        </w:rPr>
      </w:pPr>
      <w:r w:rsidRPr="00EA2A7B">
        <w:rPr>
          <w:sz w:val="22"/>
          <w:szCs w:val="22"/>
        </w:rPr>
        <w:br w:type="page"/>
      </w:r>
    </w:p>
    <w:p w14:paraId="74894B26" w14:textId="33D61626" w:rsidR="00042210" w:rsidRPr="00730ED8" w:rsidRDefault="00236584" w:rsidP="00166CD6">
      <w:pPr>
        <w:pStyle w:val="Heading2"/>
        <w:numPr>
          <w:ilvl w:val="0"/>
          <w:numId w:val="12"/>
        </w:numPr>
        <w:spacing w:line="240" w:lineRule="auto"/>
        <w:ind w:left="357" w:hanging="357"/>
        <w:rPr>
          <w:rFonts w:asciiTheme="minorHAnsi" w:hAnsiTheme="minorHAnsi"/>
          <w:sz w:val="22"/>
          <w:szCs w:val="22"/>
        </w:rPr>
      </w:pPr>
      <w:bookmarkStart w:id="116" w:name="_Toc19098595"/>
      <w:r w:rsidRPr="00730ED8">
        <w:rPr>
          <w:rFonts w:asciiTheme="minorHAnsi" w:hAnsiTheme="minorHAnsi"/>
          <w:sz w:val="22"/>
          <w:szCs w:val="22"/>
        </w:rPr>
        <w:lastRenderedPageBreak/>
        <w:t xml:space="preserve">Obrazec - </w:t>
      </w:r>
      <w:r w:rsidR="00042210" w:rsidRPr="00730ED8">
        <w:rPr>
          <w:rFonts w:asciiTheme="minorHAnsi" w:hAnsiTheme="minorHAnsi"/>
          <w:sz w:val="22"/>
          <w:szCs w:val="22"/>
        </w:rPr>
        <w:t>VZOREC POGODBE</w:t>
      </w:r>
      <w:bookmarkEnd w:id="116"/>
    </w:p>
    <w:p w14:paraId="14976D14" w14:textId="69C38DD4" w:rsidR="00245AB8" w:rsidRDefault="00245AB8" w:rsidP="00746FE5">
      <w:pPr>
        <w:spacing w:after="0"/>
        <w:rPr>
          <w:sz w:val="22"/>
          <w:szCs w:val="22"/>
        </w:rPr>
      </w:pPr>
    </w:p>
    <w:p w14:paraId="4A47F418" w14:textId="77777777" w:rsidR="001D7463" w:rsidRDefault="001D7463" w:rsidP="00746FE5">
      <w:pPr>
        <w:spacing w:after="0"/>
        <w:rPr>
          <w:sz w:val="22"/>
          <w:szCs w:val="22"/>
        </w:rPr>
      </w:pPr>
    </w:p>
    <w:p w14:paraId="2DAF62D0" w14:textId="77777777" w:rsidR="00615B41" w:rsidRDefault="00DF0959" w:rsidP="00DF0959">
      <w:pPr>
        <w:jc w:val="center"/>
        <w:rPr>
          <w:rFonts w:eastAsia="Calibri"/>
          <w:b/>
          <w:spacing w:val="70"/>
        </w:rPr>
      </w:pPr>
      <w:r w:rsidRPr="00EC0187">
        <w:rPr>
          <w:rFonts w:eastAsia="Calibri"/>
          <w:b/>
          <w:spacing w:val="70"/>
        </w:rPr>
        <w:t>P</w:t>
      </w:r>
      <w:r w:rsidR="00D140C3">
        <w:rPr>
          <w:rFonts w:eastAsia="Calibri"/>
          <w:b/>
          <w:spacing w:val="70"/>
        </w:rPr>
        <w:t xml:space="preserve">ogodba </w:t>
      </w:r>
    </w:p>
    <w:p w14:paraId="3722701A" w14:textId="6EB66BD9" w:rsidR="00DF0959" w:rsidRPr="007436C2" w:rsidRDefault="00D140C3" w:rsidP="00DF0959">
      <w:pPr>
        <w:jc w:val="center"/>
        <w:rPr>
          <w:rFonts w:eastAsia="Calibri"/>
          <w:b/>
          <w:spacing w:val="70"/>
        </w:rPr>
      </w:pPr>
      <w:r>
        <w:rPr>
          <w:rFonts w:eastAsia="Calibri"/>
          <w:b/>
          <w:spacing w:val="70"/>
        </w:rPr>
        <w:t>o</w:t>
      </w:r>
      <w:r w:rsidR="00DF0959" w:rsidRPr="00EC0187">
        <w:rPr>
          <w:rFonts w:eastAsia="Calibri"/>
          <w:b/>
          <w:spacing w:val="70"/>
        </w:rPr>
        <w:t xml:space="preserve"> </w:t>
      </w:r>
      <w:r w:rsidR="00621025">
        <w:rPr>
          <w:rFonts w:eastAsia="Calibri"/>
          <w:b/>
          <w:spacing w:val="70"/>
        </w:rPr>
        <w:t>urejanju</w:t>
      </w:r>
      <w:r w:rsidR="00621025" w:rsidRPr="00621025">
        <w:rPr>
          <w:rFonts w:eastAsia="Calibri"/>
          <w:b/>
          <w:spacing w:val="70"/>
        </w:rPr>
        <w:t xml:space="preserve"> okolice nepremičnin v lasti DUTB</w:t>
      </w:r>
    </w:p>
    <w:p w14:paraId="3F336B17" w14:textId="041F0FE3" w:rsidR="00DF0959" w:rsidRPr="007436C2" w:rsidRDefault="00DF0959" w:rsidP="00DF0959">
      <w:pPr>
        <w:jc w:val="center"/>
        <w:rPr>
          <w:rFonts w:eastAsia="Calibri"/>
          <w:b/>
          <w:spacing w:val="70"/>
        </w:rPr>
      </w:pPr>
      <w:r w:rsidRPr="007436C2">
        <w:rPr>
          <w:rFonts w:eastAsia="Calibri"/>
          <w:b/>
          <w:spacing w:val="70"/>
        </w:rPr>
        <w:t xml:space="preserve">št. </w:t>
      </w:r>
      <w:r w:rsidR="00266E46" w:rsidRPr="00103DD1">
        <w:rPr>
          <w:rFonts w:eastAsia="Calibri"/>
          <w:b/>
          <w:spacing w:val="70"/>
        </w:rPr>
        <w:t>JN/1</w:t>
      </w:r>
      <w:r w:rsidR="00103DD1" w:rsidRPr="00103DD1">
        <w:rPr>
          <w:rFonts w:eastAsia="Calibri"/>
          <w:b/>
          <w:spacing w:val="70"/>
        </w:rPr>
        <w:t>4</w:t>
      </w:r>
      <w:r w:rsidR="00266E46" w:rsidRPr="00103DD1">
        <w:rPr>
          <w:rFonts w:eastAsia="Calibri"/>
          <w:b/>
          <w:spacing w:val="70"/>
        </w:rPr>
        <w:t>-NEP/201</w:t>
      </w:r>
      <w:r w:rsidR="001C380E" w:rsidRPr="00103DD1">
        <w:rPr>
          <w:rFonts w:eastAsia="Calibri"/>
          <w:b/>
          <w:spacing w:val="70"/>
        </w:rPr>
        <w:t>9</w:t>
      </w:r>
    </w:p>
    <w:p w14:paraId="32A01C6F"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7BF2F4D3" w14:textId="77777777" w:rsidTr="00AC7699">
        <w:trPr>
          <w:trHeight w:val="285"/>
        </w:trPr>
        <w:tc>
          <w:tcPr>
            <w:tcW w:w="4539" w:type="dxa"/>
          </w:tcPr>
          <w:p w14:paraId="436FA850" w14:textId="77777777" w:rsidR="00DF0959" w:rsidRPr="00775DA8" w:rsidRDefault="00DF0959" w:rsidP="00AC7699">
            <w:pPr>
              <w:rPr>
                <w:b/>
                <w:sz w:val="22"/>
                <w:szCs w:val="22"/>
              </w:rPr>
            </w:pPr>
            <w:r w:rsidRPr="00775DA8">
              <w:rPr>
                <w:b/>
                <w:sz w:val="22"/>
                <w:szCs w:val="22"/>
              </w:rPr>
              <w:t>NAROČNIK:</w:t>
            </w:r>
          </w:p>
          <w:p w14:paraId="2D98E4AC" w14:textId="77777777" w:rsidR="00DF0959" w:rsidRPr="00775DA8" w:rsidRDefault="00DF0959" w:rsidP="00AC7699">
            <w:pPr>
              <w:rPr>
                <w:b/>
                <w:sz w:val="22"/>
                <w:szCs w:val="22"/>
              </w:rPr>
            </w:pPr>
          </w:p>
        </w:tc>
        <w:tc>
          <w:tcPr>
            <w:tcW w:w="4448" w:type="dxa"/>
            <w:hideMark/>
          </w:tcPr>
          <w:p w14:paraId="5D896BA1" w14:textId="77777777" w:rsidR="00DF0959" w:rsidRPr="00775DA8" w:rsidRDefault="00DF0959" w:rsidP="00AC7699">
            <w:pPr>
              <w:rPr>
                <w:b/>
                <w:sz w:val="22"/>
                <w:szCs w:val="22"/>
              </w:rPr>
            </w:pPr>
          </w:p>
        </w:tc>
      </w:tr>
      <w:tr w:rsidR="00DF0959" w:rsidRPr="00775DA8" w14:paraId="5C03D6B1" w14:textId="77777777" w:rsidTr="00AC7699">
        <w:trPr>
          <w:trHeight w:val="3073"/>
        </w:trPr>
        <w:tc>
          <w:tcPr>
            <w:tcW w:w="4539" w:type="dxa"/>
          </w:tcPr>
          <w:p w14:paraId="32A72DBA" w14:textId="77777777" w:rsidR="00DF0959" w:rsidRPr="00775DA8" w:rsidRDefault="00DF0959" w:rsidP="00AC7699">
            <w:pPr>
              <w:rPr>
                <w:sz w:val="22"/>
                <w:szCs w:val="22"/>
              </w:rPr>
            </w:pPr>
            <w:r w:rsidRPr="00775DA8">
              <w:rPr>
                <w:sz w:val="22"/>
                <w:szCs w:val="22"/>
              </w:rPr>
              <w:t xml:space="preserve">Družba za upravljanje terjatev bank, </w:t>
            </w:r>
            <w:proofErr w:type="spellStart"/>
            <w:r w:rsidRPr="00775DA8">
              <w:rPr>
                <w:sz w:val="22"/>
                <w:szCs w:val="22"/>
              </w:rPr>
              <w:t>d.d</w:t>
            </w:r>
            <w:proofErr w:type="spellEnd"/>
            <w:r w:rsidRPr="00775DA8">
              <w:rPr>
                <w:sz w:val="22"/>
                <w:szCs w:val="22"/>
              </w:rPr>
              <w:t>.</w:t>
            </w:r>
          </w:p>
          <w:p w14:paraId="529201C6" w14:textId="77777777" w:rsidR="00DF0959" w:rsidRPr="00775DA8" w:rsidRDefault="00DF0959" w:rsidP="00AC7699">
            <w:pPr>
              <w:rPr>
                <w:sz w:val="22"/>
                <w:szCs w:val="22"/>
              </w:rPr>
            </w:pPr>
            <w:r w:rsidRPr="00775DA8">
              <w:rPr>
                <w:sz w:val="22"/>
                <w:szCs w:val="22"/>
              </w:rPr>
              <w:t>Davčna ulica 1</w:t>
            </w:r>
          </w:p>
          <w:p w14:paraId="465AF487" w14:textId="1A2C6966" w:rsidR="00DF0959" w:rsidRPr="00775DA8" w:rsidRDefault="00C21C0B" w:rsidP="00AC7699">
            <w:pPr>
              <w:rPr>
                <w:sz w:val="22"/>
                <w:szCs w:val="22"/>
              </w:rPr>
            </w:pPr>
            <w:r>
              <w:rPr>
                <w:sz w:val="22"/>
                <w:szCs w:val="22"/>
              </w:rPr>
              <w:t>1000 Ljubljana</w:t>
            </w:r>
          </w:p>
          <w:p w14:paraId="2A63B297" w14:textId="77777777" w:rsidR="00DF0959" w:rsidRPr="00775DA8" w:rsidRDefault="00DF0959" w:rsidP="00AC7699">
            <w:pPr>
              <w:rPr>
                <w:sz w:val="22"/>
                <w:szCs w:val="22"/>
              </w:rPr>
            </w:pPr>
            <w:r w:rsidRPr="00775DA8">
              <w:rPr>
                <w:sz w:val="22"/>
                <w:szCs w:val="22"/>
              </w:rPr>
              <w:t>matična številka: 6339620000</w:t>
            </w:r>
          </w:p>
          <w:p w14:paraId="4DC712A3" w14:textId="77777777" w:rsidR="00DF0959" w:rsidRPr="00775DA8" w:rsidRDefault="00DF0959" w:rsidP="00AC7699">
            <w:pPr>
              <w:rPr>
                <w:sz w:val="22"/>
                <w:szCs w:val="22"/>
              </w:rPr>
            </w:pPr>
            <w:r w:rsidRPr="00775DA8">
              <w:rPr>
                <w:sz w:val="22"/>
                <w:szCs w:val="22"/>
              </w:rPr>
              <w:t>davčna številka: 41251482</w:t>
            </w:r>
          </w:p>
          <w:p w14:paraId="6922D180" w14:textId="77777777" w:rsidR="00DF0959" w:rsidRPr="00775DA8" w:rsidRDefault="00DF0959" w:rsidP="00AC7699">
            <w:pPr>
              <w:rPr>
                <w:sz w:val="22"/>
                <w:szCs w:val="22"/>
              </w:rPr>
            </w:pPr>
          </w:p>
          <w:p w14:paraId="77CC16FB" w14:textId="77777777" w:rsidR="00DF0959" w:rsidRPr="00775DA8" w:rsidRDefault="00DF0959" w:rsidP="00AC7699">
            <w:pPr>
              <w:rPr>
                <w:sz w:val="22"/>
                <w:szCs w:val="22"/>
              </w:rPr>
            </w:pPr>
            <w:r w:rsidRPr="00775DA8">
              <w:rPr>
                <w:sz w:val="22"/>
                <w:szCs w:val="22"/>
              </w:rPr>
              <w:t>ki jo zastopa</w:t>
            </w:r>
          </w:p>
          <w:p w14:paraId="6B9A8235" w14:textId="77777777" w:rsidR="00DF0959" w:rsidRPr="00775DA8" w:rsidRDefault="00DF0959" w:rsidP="00AC7699">
            <w:pPr>
              <w:rPr>
                <w:sz w:val="22"/>
                <w:szCs w:val="22"/>
              </w:rPr>
            </w:pPr>
          </w:p>
          <w:p w14:paraId="2182222B" w14:textId="77777777" w:rsidR="00DF0959" w:rsidRPr="00775DA8" w:rsidRDefault="00DF0959" w:rsidP="00AC7699">
            <w:pPr>
              <w:rPr>
                <w:sz w:val="22"/>
                <w:szCs w:val="22"/>
              </w:rPr>
            </w:pPr>
            <w:r w:rsidRPr="00775DA8">
              <w:rPr>
                <w:rFonts w:cs="Arial"/>
                <w:sz w:val="22"/>
                <w:szCs w:val="22"/>
              </w:rPr>
              <w:t>______________, izvršni direktor</w:t>
            </w:r>
          </w:p>
          <w:p w14:paraId="1865894A" w14:textId="77777777" w:rsidR="00DF0959" w:rsidRPr="00775DA8" w:rsidRDefault="00DF0959" w:rsidP="00AC7699">
            <w:pPr>
              <w:rPr>
                <w:b/>
                <w:sz w:val="22"/>
                <w:szCs w:val="22"/>
              </w:rPr>
            </w:pPr>
            <w:r w:rsidRPr="00775DA8">
              <w:rPr>
                <w:sz w:val="22"/>
                <w:szCs w:val="22"/>
              </w:rPr>
              <w:t>v nadaljevanju: »</w:t>
            </w:r>
            <w:r w:rsidRPr="00775DA8">
              <w:rPr>
                <w:b/>
                <w:sz w:val="22"/>
                <w:szCs w:val="22"/>
              </w:rPr>
              <w:t xml:space="preserve">DUTB, </w:t>
            </w:r>
            <w:proofErr w:type="spellStart"/>
            <w:r w:rsidRPr="00775DA8">
              <w:rPr>
                <w:b/>
                <w:sz w:val="22"/>
                <w:szCs w:val="22"/>
              </w:rPr>
              <w:t>d.d</w:t>
            </w:r>
            <w:proofErr w:type="spellEnd"/>
            <w:r w:rsidRPr="00775DA8">
              <w:rPr>
                <w:sz w:val="22"/>
                <w:szCs w:val="22"/>
              </w:rPr>
              <w:t>.« ali</w:t>
            </w:r>
            <w:r w:rsidRPr="00775DA8">
              <w:rPr>
                <w:b/>
                <w:sz w:val="22"/>
                <w:szCs w:val="22"/>
              </w:rPr>
              <w:t xml:space="preserve"> »naročnik</w:t>
            </w:r>
            <w:r w:rsidRPr="00775DA8">
              <w:rPr>
                <w:sz w:val="22"/>
                <w:szCs w:val="22"/>
              </w:rPr>
              <w:t>«</w:t>
            </w:r>
          </w:p>
        </w:tc>
        <w:tc>
          <w:tcPr>
            <w:tcW w:w="4448" w:type="dxa"/>
          </w:tcPr>
          <w:p w14:paraId="0A50A22B" w14:textId="7543365C" w:rsidR="00DF0959" w:rsidRPr="00775DA8" w:rsidRDefault="00DF0959" w:rsidP="00AC7699">
            <w:pPr>
              <w:rPr>
                <w:sz w:val="22"/>
                <w:szCs w:val="22"/>
              </w:rPr>
            </w:pPr>
            <w:r w:rsidRPr="00775DA8">
              <w:rPr>
                <w:sz w:val="22"/>
                <w:szCs w:val="22"/>
              </w:rPr>
              <w:t xml:space="preserve">e-pošta: </w:t>
            </w:r>
            <w:hyperlink r:id="rId8" w:history="1">
              <w:r w:rsidR="00B87CA4" w:rsidRPr="00174416">
                <w:rPr>
                  <w:rStyle w:val="Hyperlink"/>
                  <w:sz w:val="22"/>
                  <w:szCs w:val="22"/>
                </w:rPr>
                <w:t>info@dutb.eu</w:t>
              </w:r>
            </w:hyperlink>
          </w:p>
          <w:p w14:paraId="526A0DA2" w14:textId="77777777" w:rsidR="00DF0959" w:rsidRPr="00775DA8" w:rsidRDefault="00DF0959" w:rsidP="00AC7699">
            <w:pPr>
              <w:rPr>
                <w:sz w:val="22"/>
                <w:szCs w:val="22"/>
              </w:rPr>
            </w:pPr>
            <w:r w:rsidRPr="00775DA8">
              <w:rPr>
                <w:sz w:val="22"/>
                <w:szCs w:val="22"/>
              </w:rPr>
              <w:t>telefon: +386 820 542 35</w:t>
            </w:r>
          </w:p>
          <w:p w14:paraId="4999DAAA"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2E668B4B"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2EFA866D" w14:textId="77777777" w:rsidR="00DF0959" w:rsidRPr="00775DA8" w:rsidRDefault="00DF0959" w:rsidP="00AC7699">
            <w:pPr>
              <w:rPr>
                <w:sz w:val="22"/>
                <w:szCs w:val="22"/>
              </w:rPr>
            </w:pPr>
          </w:p>
        </w:tc>
      </w:tr>
      <w:tr w:rsidR="00DF0959" w:rsidRPr="00775DA8" w14:paraId="61BAB01C" w14:textId="77777777" w:rsidTr="00AC7699">
        <w:trPr>
          <w:trHeight w:val="330"/>
        </w:trPr>
        <w:tc>
          <w:tcPr>
            <w:tcW w:w="4539" w:type="dxa"/>
          </w:tcPr>
          <w:p w14:paraId="1A502F00" w14:textId="77777777" w:rsidR="00DF0959" w:rsidRPr="00775DA8" w:rsidRDefault="00DF0959" w:rsidP="00AC7699">
            <w:pPr>
              <w:rPr>
                <w:b/>
                <w:sz w:val="22"/>
                <w:szCs w:val="22"/>
              </w:rPr>
            </w:pPr>
            <w:r w:rsidRPr="00775DA8">
              <w:rPr>
                <w:b/>
                <w:sz w:val="22"/>
                <w:szCs w:val="22"/>
              </w:rPr>
              <w:t>in</w:t>
            </w:r>
          </w:p>
          <w:p w14:paraId="1127DFA8" w14:textId="77777777" w:rsidR="00DF0959" w:rsidRPr="00775DA8" w:rsidRDefault="00DF0959" w:rsidP="00AC7699">
            <w:pPr>
              <w:rPr>
                <w:b/>
                <w:sz w:val="22"/>
                <w:szCs w:val="22"/>
              </w:rPr>
            </w:pPr>
          </w:p>
          <w:p w14:paraId="41BBDC8A" w14:textId="77777777" w:rsidR="00DF0959" w:rsidRPr="00775DA8" w:rsidRDefault="00DF0959" w:rsidP="00AC7699">
            <w:pPr>
              <w:rPr>
                <w:b/>
                <w:sz w:val="22"/>
                <w:szCs w:val="22"/>
              </w:rPr>
            </w:pPr>
          </w:p>
        </w:tc>
        <w:tc>
          <w:tcPr>
            <w:tcW w:w="4448" w:type="dxa"/>
          </w:tcPr>
          <w:p w14:paraId="5F086FED" w14:textId="77777777" w:rsidR="00DF0959" w:rsidRPr="00775DA8" w:rsidRDefault="00DF0959" w:rsidP="00AC7699">
            <w:pPr>
              <w:rPr>
                <w:b/>
                <w:sz w:val="22"/>
                <w:szCs w:val="22"/>
              </w:rPr>
            </w:pPr>
          </w:p>
        </w:tc>
      </w:tr>
      <w:tr w:rsidR="00DF0959" w:rsidRPr="00775DA8" w14:paraId="0A96BE10" w14:textId="77777777" w:rsidTr="00AC7699">
        <w:trPr>
          <w:trHeight w:val="315"/>
        </w:trPr>
        <w:tc>
          <w:tcPr>
            <w:tcW w:w="4539" w:type="dxa"/>
            <w:hideMark/>
          </w:tcPr>
          <w:p w14:paraId="52031A48" w14:textId="4926A50D" w:rsidR="00DF0959" w:rsidRPr="00775DA8" w:rsidRDefault="002B2833" w:rsidP="002B2833">
            <w:pPr>
              <w:rPr>
                <w:b/>
                <w:sz w:val="22"/>
                <w:szCs w:val="22"/>
              </w:rPr>
            </w:pPr>
            <w:r>
              <w:rPr>
                <w:b/>
                <w:sz w:val="22"/>
                <w:szCs w:val="22"/>
              </w:rPr>
              <w:t>IZVAJALEC</w:t>
            </w:r>
          </w:p>
        </w:tc>
        <w:tc>
          <w:tcPr>
            <w:tcW w:w="4448" w:type="dxa"/>
          </w:tcPr>
          <w:p w14:paraId="5C141C83" w14:textId="77777777" w:rsidR="00DF0959" w:rsidRPr="00775DA8" w:rsidRDefault="00DF0959" w:rsidP="00AC7699">
            <w:pPr>
              <w:rPr>
                <w:b/>
                <w:sz w:val="22"/>
                <w:szCs w:val="22"/>
              </w:rPr>
            </w:pPr>
          </w:p>
        </w:tc>
      </w:tr>
      <w:tr w:rsidR="00DF0959" w:rsidRPr="00775DA8" w14:paraId="4C081501" w14:textId="77777777" w:rsidTr="00AC7699">
        <w:trPr>
          <w:trHeight w:val="2167"/>
        </w:trPr>
        <w:tc>
          <w:tcPr>
            <w:tcW w:w="4539" w:type="dxa"/>
          </w:tcPr>
          <w:p w14:paraId="54061193" w14:textId="77777777" w:rsidR="00DF0959" w:rsidRPr="00775DA8" w:rsidRDefault="00DF0959" w:rsidP="00AC7699">
            <w:pPr>
              <w:rPr>
                <w:sz w:val="22"/>
                <w:szCs w:val="22"/>
              </w:rPr>
            </w:pPr>
            <w:r w:rsidRPr="00775DA8">
              <w:rPr>
                <w:sz w:val="22"/>
                <w:szCs w:val="22"/>
              </w:rPr>
              <w:t>____________________________</w:t>
            </w:r>
          </w:p>
          <w:p w14:paraId="07DD233A" w14:textId="77777777" w:rsidR="00DF0959" w:rsidRPr="00775DA8" w:rsidRDefault="00DF0959" w:rsidP="00AC7699">
            <w:pPr>
              <w:rPr>
                <w:sz w:val="22"/>
                <w:szCs w:val="22"/>
              </w:rPr>
            </w:pPr>
          </w:p>
          <w:p w14:paraId="499D0DFC" w14:textId="77777777" w:rsidR="00DF0959" w:rsidRPr="00775DA8" w:rsidRDefault="00DF0959" w:rsidP="00AC7699">
            <w:pPr>
              <w:rPr>
                <w:sz w:val="22"/>
                <w:szCs w:val="22"/>
              </w:rPr>
            </w:pPr>
            <w:r w:rsidRPr="00775DA8">
              <w:rPr>
                <w:sz w:val="22"/>
                <w:szCs w:val="22"/>
              </w:rPr>
              <w:t>matična številka:</w:t>
            </w:r>
          </w:p>
          <w:p w14:paraId="292E52F1" w14:textId="77777777" w:rsidR="00DF0959" w:rsidRPr="00775DA8" w:rsidRDefault="00DF0959" w:rsidP="00AC7699">
            <w:pPr>
              <w:rPr>
                <w:sz w:val="22"/>
                <w:szCs w:val="22"/>
              </w:rPr>
            </w:pPr>
            <w:r w:rsidRPr="00775DA8">
              <w:rPr>
                <w:sz w:val="22"/>
                <w:szCs w:val="22"/>
              </w:rPr>
              <w:t>davčna številka:</w:t>
            </w:r>
          </w:p>
          <w:p w14:paraId="7130AB95" w14:textId="77777777" w:rsidR="00DF0959" w:rsidRPr="00775DA8" w:rsidRDefault="00DF0959" w:rsidP="00AC7699">
            <w:pPr>
              <w:rPr>
                <w:sz w:val="22"/>
                <w:szCs w:val="22"/>
              </w:rPr>
            </w:pPr>
          </w:p>
          <w:p w14:paraId="733370A2" w14:textId="77777777" w:rsidR="00DF0959" w:rsidRPr="00775DA8" w:rsidRDefault="00DF0959" w:rsidP="00AC7699">
            <w:pPr>
              <w:rPr>
                <w:sz w:val="22"/>
                <w:szCs w:val="22"/>
              </w:rPr>
            </w:pPr>
            <w:r w:rsidRPr="00775DA8">
              <w:rPr>
                <w:sz w:val="22"/>
                <w:szCs w:val="22"/>
              </w:rPr>
              <w:t>ki ga zastopa</w:t>
            </w:r>
          </w:p>
          <w:p w14:paraId="1774DA49" w14:textId="77777777" w:rsidR="00DF0959" w:rsidRPr="00775DA8" w:rsidRDefault="00DF0959" w:rsidP="00AC7699">
            <w:pPr>
              <w:rPr>
                <w:sz w:val="22"/>
                <w:szCs w:val="22"/>
              </w:rPr>
            </w:pPr>
            <w:r w:rsidRPr="00775DA8">
              <w:rPr>
                <w:sz w:val="22"/>
                <w:szCs w:val="22"/>
              </w:rPr>
              <w:t>____________________________</w:t>
            </w:r>
          </w:p>
          <w:p w14:paraId="78E6D77E" w14:textId="77777777" w:rsidR="00DF0959" w:rsidRPr="00775DA8" w:rsidRDefault="00DF0959" w:rsidP="00AC7699">
            <w:pPr>
              <w:rPr>
                <w:sz w:val="22"/>
                <w:szCs w:val="22"/>
              </w:rPr>
            </w:pPr>
          </w:p>
          <w:p w14:paraId="4AE5E6B9" w14:textId="12105477" w:rsidR="00DF0959" w:rsidRPr="00775DA8" w:rsidRDefault="00DF0959" w:rsidP="00AC7699">
            <w:pPr>
              <w:rPr>
                <w:sz w:val="22"/>
                <w:szCs w:val="22"/>
              </w:rPr>
            </w:pPr>
            <w:r w:rsidRPr="00775DA8">
              <w:rPr>
                <w:sz w:val="22"/>
                <w:szCs w:val="22"/>
              </w:rPr>
              <w:t>v nadaljevanju: »</w:t>
            </w:r>
            <w:r w:rsidR="002C2A58" w:rsidRPr="002C2A58">
              <w:rPr>
                <w:b/>
                <w:sz w:val="22"/>
                <w:szCs w:val="22"/>
              </w:rPr>
              <w:t>izvajalec</w:t>
            </w:r>
            <w:r w:rsidR="004768CA">
              <w:rPr>
                <w:sz w:val="22"/>
                <w:szCs w:val="22"/>
              </w:rPr>
              <w:t>«</w:t>
            </w:r>
          </w:p>
          <w:p w14:paraId="70D11B0D" w14:textId="77777777" w:rsidR="00DF0959" w:rsidRDefault="00DF0959" w:rsidP="00AC7699">
            <w:pPr>
              <w:rPr>
                <w:sz w:val="22"/>
                <w:szCs w:val="22"/>
              </w:rPr>
            </w:pPr>
          </w:p>
          <w:p w14:paraId="17851540" w14:textId="77777777" w:rsidR="004768CA" w:rsidRDefault="004768CA" w:rsidP="00AC7699">
            <w:pPr>
              <w:rPr>
                <w:sz w:val="22"/>
                <w:szCs w:val="22"/>
              </w:rPr>
            </w:pPr>
          </w:p>
          <w:p w14:paraId="678CFEAE" w14:textId="77777777" w:rsidR="004768CA" w:rsidRPr="00775DA8" w:rsidRDefault="004768CA" w:rsidP="00AC7699">
            <w:pPr>
              <w:rPr>
                <w:sz w:val="22"/>
                <w:szCs w:val="22"/>
              </w:rPr>
            </w:pPr>
          </w:p>
          <w:p w14:paraId="2107A561"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3D604431" w14:textId="77777777" w:rsidR="00DF0959" w:rsidRPr="00775DA8" w:rsidRDefault="00DF0959" w:rsidP="00AC7699">
            <w:pPr>
              <w:rPr>
                <w:sz w:val="22"/>
                <w:szCs w:val="22"/>
              </w:rPr>
            </w:pPr>
            <w:r w:rsidRPr="00775DA8">
              <w:rPr>
                <w:sz w:val="22"/>
                <w:szCs w:val="22"/>
              </w:rPr>
              <w:t>e-pošta:</w:t>
            </w:r>
          </w:p>
          <w:p w14:paraId="3124F05B" w14:textId="77777777" w:rsidR="00DF0959" w:rsidRPr="00775DA8" w:rsidRDefault="00DF0959" w:rsidP="00AC7699">
            <w:pPr>
              <w:rPr>
                <w:sz w:val="22"/>
                <w:szCs w:val="22"/>
              </w:rPr>
            </w:pPr>
            <w:r w:rsidRPr="00775DA8">
              <w:rPr>
                <w:sz w:val="22"/>
                <w:szCs w:val="22"/>
              </w:rPr>
              <w:t>telefon:</w:t>
            </w:r>
          </w:p>
          <w:p w14:paraId="7125A3C1" w14:textId="77777777" w:rsidR="00DF0959" w:rsidRPr="00775DA8" w:rsidRDefault="00DF0959" w:rsidP="00AC7699">
            <w:pPr>
              <w:rPr>
                <w:b/>
                <w:sz w:val="22"/>
                <w:szCs w:val="22"/>
              </w:rPr>
            </w:pPr>
            <w:r w:rsidRPr="00775DA8">
              <w:rPr>
                <w:sz w:val="22"/>
                <w:szCs w:val="22"/>
              </w:rPr>
              <w:t>faks:</w:t>
            </w:r>
          </w:p>
        </w:tc>
      </w:tr>
    </w:tbl>
    <w:p w14:paraId="72238AE5" w14:textId="77777777" w:rsidR="009443F4" w:rsidRDefault="001D7463" w:rsidP="009443F4">
      <w:pPr>
        <w:widowControl/>
        <w:spacing w:after="0"/>
        <w:jc w:val="center"/>
        <w:rPr>
          <w:b/>
          <w:sz w:val="22"/>
          <w:szCs w:val="22"/>
        </w:rPr>
      </w:pPr>
      <w:r>
        <w:rPr>
          <w:b/>
          <w:sz w:val="22"/>
          <w:szCs w:val="22"/>
        </w:rPr>
        <w:br w:type="page"/>
      </w:r>
      <w:r w:rsidR="009443F4">
        <w:rPr>
          <w:b/>
          <w:sz w:val="22"/>
          <w:szCs w:val="22"/>
        </w:rPr>
        <w:lastRenderedPageBreak/>
        <w:t>UVODNE IN SPLOŠNE DOLOČBE</w:t>
      </w:r>
    </w:p>
    <w:p w14:paraId="589475F1"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527D770A" w14:textId="77777777" w:rsidR="009443F4" w:rsidRDefault="009443F4" w:rsidP="009443F4">
      <w:pPr>
        <w:spacing w:after="0"/>
        <w:rPr>
          <w:sz w:val="22"/>
          <w:szCs w:val="22"/>
          <w:lang w:eastAsia="sl-SI"/>
        </w:rPr>
      </w:pPr>
    </w:p>
    <w:p w14:paraId="324CA854" w14:textId="77777777" w:rsidR="009443F4" w:rsidRDefault="009443F4" w:rsidP="009443F4">
      <w:pPr>
        <w:spacing w:after="0"/>
        <w:rPr>
          <w:sz w:val="22"/>
          <w:szCs w:val="22"/>
          <w:lang w:eastAsia="sl-SI"/>
        </w:rPr>
      </w:pPr>
      <w:r>
        <w:rPr>
          <w:sz w:val="22"/>
          <w:szCs w:val="22"/>
          <w:lang w:eastAsia="sl-SI"/>
        </w:rPr>
        <w:t>Pogodbeni stranki uvodoma kot nesporno ugotavljata:</w:t>
      </w:r>
    </w:p>
    <w:p w14:paraId="41E2755C" w14:textId="7EF622D0" w:rsidR="009443F4" w:rsidRDefault="009443F4" w:rsidP="009443F4">
      <w:pPr>
        <w:pStyle w:val="ListParagraph"/>
        <w:numPr>
          <w:ilvl w:val="0"/>
          <w:numId w:val="13"/>
        </w:numPr>
        <w:spacing w:after="0"/>
        <w:rPr>
          <w:rFonts w:eastAsia="Lucida Sans Unicode" w:cs="Arial"/>
          <w:bCs/>
          <w:sz w:val="22"/>
          <w:szCs w:val="22"/>
          <w:lang w:eastAsia="sl-SI"/>
        </w:rPr>
      </w:pPr>
      <w:r>
        <w:rPr>
          <w:rFonts w:eastAsia="Lucida Sans Unicode" w:cs="Arial"/>
          <w:bCs/>
          <w:sz w:val="22"/>
          <w:szCs w:val="22"/>
          <w:lang w:eastAsia="sl-SI"/>
        </w:rPr>
        <w:t>da je bil izvajalec na</w:t>
      </w:r>
      <w:r>
        <w:rPr>
          <w:sz w:val="22"/>
          <w:szCs w:val="22"/>
        </w:rPr>
        <w:t xml:space="preserve"> osnovi javnega razpisa za oddajo javnega naročila, objavljenega na portalu javnih naročil št. ________</w:t>
      </w:r>
      <w:r>
        <w:rPr>
          <w:iCs/>
          <w:sz w:val="22"/>
          <w:szCs w:val="22"/>
        </w:rPr>
        <w:t>/2019</w:t>
      </w:r>
      <w:r>
        <w:rPr>
          <w:sz w:val="22"/>
          <w:szCs w:val="22"/>
        </w:rPr>
        <w:t xml:space="preserve"> za »Urejanje okolice nepremičnin v lasti DUTB« izbran kot najugodnejši ponudnik</w:t>
      </w:r>
      <w:r>
        <w:rPr>
          <w:rFonts w:eastAsia="Lucida Sans Unicode" w:cs="Arial"/>
          <w:bCs/>
          <w:sz w:val="22"/>
          <w:szCs w:val="22"/>
          <w:lang w:eastAsia="sl-SI"/>
        </w:rPr>
        <w:t>;</w:t>
      </w:r>
    </w:p>
    <w:p w14:paraId="27BD11E8" w14:textId="77777777" w:rsidR="009443F4" w:rsidRDefault="009443F4" w:rsidP="009443F4">
      <w:pPr>
        <w:pStyle w:val="ListParagraph"/>
        <w:numPr>
          <w:ilvl w:val="0"/>
          <w:numId w:val="13"/>
        </w:numPr>
        <w:spacing w:after="0"/>
        <w:ind w:left="714" w:hanging="357"/>
        <w:rPr>
          <w:rFonts w:eastAsia="Lucida Sans Unicode" w:cs="Arial"/>
          <w:bCs/>
          <w:sz w:val="22"/>
          <w:szCs w:val="22"/>
          <w:lang w:eastAsia="sl-SI"/>
        </w:rPr>
      </w:pPr>
      <w:r>
        <w:rPr>
          <w:rFonts w:eastAsia="Lucida Sans Unicode" w:cs="Arial"/>
          <w:bCs/>
          <w:sz w:val="22"/>
          <w:szCs w:val="22"/>
          <w:lang w:eastAsia="sl-SI"/>
        </w:rPr>
        <w:t>da ima naročnik v lastništvu več nepremičnin, ki se nahajajo na celotnem ozemlju Republike Slovenije (RS);</w:t>
      </w:r>
    </w:p>
    <w:p w14:paraId="1B64AFB3" w14:textId="2DD70488" w:rsidR="009443F4" w:rsidRDefault="009443F4" w:rsidP="009443F4">
      <w:pPr>
        <w:widowControl/>
        <w:numPr>
          <w:ilvl w:val="0"/>
          <w:numId w:val="13"/>
        </w:numPr>
        <w:spacing w:after="0"/>
        <w:ind w:left="714" w:hanging="357"/>
        <w:rPr>
          <w:sz w:val="22"/>
          <w:szCs w:val="22"/>
        </w:rPr>
      </w:pPr>
      <w:r>
        <w:rPr>
          <w:sz w:val="22"/>
          <w:szCs w:val="22"/>
        </w:rPr>
        <w:t xml:space="preserve">da se ta pogodba sklepa z namenom določitve načina izvajanja </w:t>
      </w:r>
      <w:r w:rsidR="00006D43">
        <w:rPr>
          <w:sz w:val="22"/>
          <w:szCs w:val="22"/>
        </w:rPr>
        <w:t xml:space="preserve">predmetnih </w:t>
      </w:r>
      <w:r>
        <w:rPr>
          <w:sz w:val="22"/>
          <w:szCs w:val="22"/>
        </w:rPr>
        <w:t>storitev in pogoje, pod katerimi bo naročnik naročal, izvajalec pa izvajal te storitve, ki se nanašajo na premoženje DUTB na ozemlju RS;</w:t>
      </w:r>
    </w:p>
    <w:p w14:paraId="00B52545" w14:textId="77777777" w:rsidR="009443F4" w:rsidRDefault="009443F4" w:rsidP="009443F4">
      <w:pPr>
        <w:widowControl/>
        <w:numPr>
          <w:ilvl w:val="0"/>
          <w:numId w:val="13"/>
        </w:numPr>
        <w:spacing w:after="0"/>
        <w:rPr>
          <w:sz w:val="22"/>
          <w:szCs w:val="22"/>
          <w:lang w:eastAsia="sl-SI"/>
        </w:rPr>
      </w:pPr>
      <w:r>
        <w:rPr>
          <w:sz w:val="22"/>
          <w:szCs w:val="22"/>
        </w:rPr>
        <w:t>da sta razpisna dokumentacija in ponudbena dokumentacija kot prilogi sestavni del te pogodbe.</w:t>
      </w:r>
    </w:p>
    <w:p w14:paraId="4063873B" w14:textId="77777777" w:rsidR="009443F4" w:rsidRDefault="009443F4" w:rsidP="009443F4">
      <w:pPr>
        <w:widowControl/>
        <w:spacing w:after="0"/>
        <w:rPr>
          <w:sz w:val="22"/>
          <w:szCs w:val="22"/>
          <w:lang w:eastAsia="sl-SI"/>
        </w:rPr>
      </w:pPr>
    </w:p>
    <w:p w14:paraId="4547C0FF" w14:textId="77777777" w:rsidR="009443F4" w:rsidRDefault="009443F4" w:rsidP="009443F4">
      <w:pPr>
        <w:widowControl/>
        <w:spacing w:after="0"/>
        <w:jc w:val="center"/>
        <w:rPr>
          <w:b/>
          <w:sz w:val="22"/>
          <w:szCs w:val="22"/>
          <w:lang w:eastAsia="sl-SI"/>
        </w:rPr>
      </w:pPr>
      <w:r w:rsidRPr="00F35064">
        <w:rPr>
          <w:b/>
          <w:sz w:val="22"/>
          <w:szCs w:val="22"/>
          <w:lang w:eastAsia="sl-SI"/>
        </w:rPr>
        <w:t>PREDMET POGODBE</w:t>
      </w:r>
    </w:p>
    <w:p w14:paraId="6CC3BE6A"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2C6CE929" w14:textId="77777777" w:rsidR="009443F4" w:rsidRDefault="009443F4" w:rsidP="009443F4">
      <w:pPr>
        <w:spacing w:after="0"/>
        <w:rPr>
          <w:sz w:val="22"/>
          <w:szCs w:val="22"/>
        </w:rPr>
      </w:pPr>
    </w:p>
    <w:p w14:paraId="69399F16" w14:textId="0344134D" w:rsidR="009443F4" w:rsidRDefault="009443F4" w:rsidP="009443F4">
      <w:pPr>
        <w:widowControl/>
        <w:spacing w:after="0"/>
        <w:rPr>
          <w:sz w:val="22"/>
          <w:szCs w:val="22"/>
        </w:rPr>
      </w:pPr>
      <w:r w:rsidRPr="00241F31">
        <w:rPr>
          <w:sz w:val="22"/>
          <w:szCs w:val="22"/>
        </w:rPr>
        <w:t xml:space="preserve">Predmet te </w:t>
      </w:r>
      <w:r>
        <w:rPr>
          <w:sz w:val="22"/>
          <w:szCs w:val="22"/>
        </w:rPr>
        <w:t>p</w:t>
      </w:r>
      <w:r w:rsidRPr="00241F31">
        <w:rPr>
          <w:sz w:val="22"/>
          <w:szCs w:val="22"/>
        </w:rPr>
        <w:t>o</w:t>
      </w:r>
      <w:r>
        <w:rPr>
          <w:sz w:val="22"/>
          <w:szCs w:val="22"/>
        </w:rPr>
        <w:t xml:space="preserve">godbe </w:t>
      </w:r>
      <w:r w:rsidRPr="00241F31">
        <w:rPr>
          <w:sz w:val="22"/>
          <w:szCs w:val="22"/>
        </w:rPr>
        <w:t xml:space="preserve">je </w:t>
      </w:r>
      <w:r w:rsidR="00006D43">
        <w:rPr>
          <w:sz w:val="22"/>
          <w:szCs w:val="22"/>
        </w:rPr>
        <w:t xml:space="preserve">urejanje okolice </w:t>
      </w:r>
      <w:r>
        <w:rPr>
          <w:sz w:val="22"/>
          <w:szCs w:val="22"/>
        </w:rPr>
        <w:t xml:space="preserve">nepremičnin v lasti družbe DUTB </w:t>
      </w:r>
      <w:proofErr w:type="spellStart"/>
      <w:r>
        <w:rPr>
          <w:sz w:val="22"/>
          <w:szCs w:val="22"/>
        </w:rPr>
        <w:t>d.d</w:t>
      </w:r>
      <w:proofErr w:type="spellEnd"/>
      <w:r>
        <w:rPr>
          <w:sz w:val="22"/>
          <w:szCs w:val="22"/>
        </w:rPr>
        <w:t>. Opis posameznih storitev je razviden iz Excelovega dokumenta, ki je sestavni del te pogodbe.</w:t>
      </w:r>
    </w:p>
    <w:p w14:paraId="6298FCFC" w14:textId="77777777" w:rsidR="009443F4" w:rsidRDefault="009443F4" w:rsidP="009443F4">
      <w:pPr>
        <w:spacing w:after="0"/>
        <w:rPr>
          <w:sz w:val="22"/>
          <w:szCs w:val="22"/>
        </w:rPr>
      </w:pPr>
    </w:p>
    <w:p w14:paraId="222E4244" w14:textId="29904A5D" w:rsidR="009443F4" w:rsidRDefault="00006D43" w:rsidP="009443F4">
      <w:pPr>
        <w:spacing w:after="0"/>
        <w:rPr>
          <w:sz w:val="22"/>
          <w:szCs w:val="22"/>
        </w:rPr>
      </w:pPr>
      <w:r>
        <w:rPr>
          <w:sz w:val="22"/>
          <w:szCs w:val="22"/>
        </w:rPr>
        <w:t>Predmetne s</w:t>
      </w:r>
      <w:r w:rsidR="009443F4">
        <w:rPr>
          <w:sz w:val="22"/>
          <w:szCs w:val="22"/>
        </w:rPr>
        <w:t>toritve bo naročnik naročal postopoma in v odvisnosti od konkretne potrebe.</w:t>
      </w:r>
    </w:p>
    <w:p w14:paraId="63B0E1B3" w14:textId="77777777" w:rsidR="009443F4" w:rsidRDefault="009443F4" w:rsidP="009443F4">
      <w:pPr>
        <w:widowControl/>
        <w:spacing w:after="0"/>
        <w:rPr>
          <w:rFonts w:eastAsia="Times New Roman" w:cs="Arial"/>
          <w:sz w:val="22"/>
          <w:szCs w:val="22"/>
        </w:rPr>
      </w:pPr>
    </w:p>
    <w:p w14:paraId="13CF764F" w14:textId="77777777" w:rsidR="009443F4" w:rsidRDefault="009443F4" w:rsidP="009443F4">
      <w:pPr>
        <w:spacing w:after="0"/>
        <w:rPr>
          <w:sz w:val="22"/>
          <w:szCs w:val="22"/>
        </w:rPr>
      </w:pPr>
      <w:r>
        <w:rPr>
          <w:sz w:val="22"/>
          <w:szCs w:val="22"/>
        </w:rPr>
        <w:t xml:space="preserve">DUTB je lastnica večjega števila nepremičnin, ki jih v svojo posest zaradi narave dela prevzema postopoma in jih </w:t>
      </w:r>
      <w:r w:rsidRPr="005924E0">
        <w:rPr>
          <w:sz w:val="22"/>
          <w:szCs w:val="22"/>
        </w:rPr>
        <w:t>prav tako tudi prodaja. Ker v danem trenutku ni možno pre</w:t>
      </w:r>
      <w:r>
        <w:rPr>
          <w:sz w:val="22"/>
          <w:szCs w:val="22"/>
        </w:rPr>
        <w:t>d</w:t>
      </w:r>
      <w:r w:rsidRPr="005924E0">
        <w:rPr>
          <w:sz w:val="22"/>
          <w:szCs w:val="22"/>
        </w:rPr>
        <w:t>videti dinamike prevzemov</w:t>
      </w:r>
      <w:r>
        <w:rPr>
          <w:sz w:val="22"/>
          <w:szCs w:val="22"/>
        </w:rPr>
        <w:t xml:space="preserve"> (sodni postopki, idr.)</w:t>
      </w:r>
      <w:r w:rsidRPr="005924E0">
        <w:rPr>
          <w:sz w:val="22"/>
          <w:szCs w:val="22"/>
        </w:rPr>
        <w:t xml:space="preserve"> ali prodaje </w:t>
      </w:r>
      <w:r>
        <w:rPr>
          <w:sz w:val="22"/>
          <w:szCs w:val="22"/>
        </w:rPr>
        <w:t xml:space="preserve">posamezne nepremičnine, </w:t>
      </w:r>
      <w:r w:rsidRPr="005924E0">
        <w:rPr>
          <w:sz w:val="22"/>
          <w:szCs w:val="22"/>
        </w:rPr>
        <w:t xml:space="preserve">se </w:t>
      </w:r>
      <w:r>
        <w:rPr>
          <w:sz w:val="22"/>
          <w:szCs w:val="22"/>
        </w:rPr>
        <w:t>izvajalec</w:t>
      </w:r>
      <w:r w:rsidRPr="005924E0">
        <w:rPr>
          <w:sz w:val="22"/>
          <w:szCs w:val="22"/>
        </w:rPr>
        <w:t xml:space="preserve"> obvezuje, da naročniku ne bo obračunaval kakršnihkoli pogodbenih kazni</w:t>
      </w:r>
      <w:r>
        <w:rPr>
          <w:sz w:val="22"/>
          <w:szCs w:val="22"/>
        </w:rPr>
        <w:t xml:space="preserve"> v primeru manjšega obsega del kot ga je naročnik ocenil</w:t>
      </w:r>
      <w:r w:rsidRPr="005924E0">
        <w:rPr>
          <w:sz w:val="22"/>
          <w:szCs w:val="22"/>
        </w:rPr>
        <w:t>.</w:t>
      </w:r>
      <w:r w:rsidRPr="00AC1D01">
        <w:rPr>
          <w:sz w:val="22"/>
          <w:szCs w:val="22"/>
        </w:rPr>
        <w:t xml:space="preserve"> </w:t>
      </w:r>
    </w:p>
    <w:p w14:paraId="18FA65DB" w14:textId="77777777" w:rsidR="009443F4" w:rsidRDefault="009443F4" w:rsidP="009443F4">
      <w:pPr>
        <w:widowControl/>
        <w:spacing w:after="0"/>
        <w:jc w:val="left"/>
        <w:rPr>
          <w:sz w:val="22"/>
          <w:szCs w:val="22"/>
        </w:rPr>
      </w:pPr>
    </w:p>
    <w:p w14:paraId="59223C07" w14:textId="77777777" w:rsidR="009443F4" w:rsidRDefault="009443F4" w:rsidP="009443F4">
      <w:pPr>
        <w:pStyle w:val="ListParagraph"/>
        <w:widowControl/>
        <w:numPr>
          <w:ilvl w:val="0"/>
          <w:numId w:val="25"/>
        </w:numPr>
        <w:spacing w:after="0"/>
        <w:jc w:val="center"/>
        <w:rPr>
          <w:b/>
          <w:sz w:val="22"/>
          <w:szCs w:val="22"/>
        </w:rPr>
      </w:pPr>
      <w:r>
        <w:rPr>
          <w:b/>
          <w:sz w:val="22"/>
          <w:szCs w:val="22"/>
        </w:rPr>
        <w:t>člen</w:t>
      </w:r>
    </w:p>
    <w:p w14:paraId="1165BE99" w14:textId="77777777" w:rsidR="009443F4" w:rsidRDefault="009443F4" w:rsidP="009443F4">
      <w:pPr>
        <w:widowControl/>
        <w:spacing w:after="0"/>
        <w:rPr>
          <w:sz w:val="22"/>
          <w:szCs w:val="22"/>
        </w:rPr>
      </w:pPr>
    </w:p>
    <w:p w14:paraId="074DB632" w14:textId="4B17F09E" w:rsidR="009443F4" w:rsidRDefault="009443F4" w:rsidP="009443F4">
      <w:pPr>
        <w:spacing w:after="0"/>
        <w:rPr>
          <w:sz w:val="22"/>
          <w:szCs w:val="22"/>
        </w:rPr>
      </w:pPr>
      <w:r>
        <w:rPr>
          <w:sz w:val="22"/>
          <w:szCs w:val="22"/>
        </w:rPr>
        <w:t xml:space="preserve">Izvajalec </w:t>
      </w:r>
      <w:r w:rsidRPr="00460210">
        <w:rPr>
          <w:sz w:val="22"/>
          <w:szCs w:val="22"/>
        </w:rPr>
        <w:t>n</w:t>
      </w:r>
      <w:r>
        <w:rPr>
          <w:sz w:val="22"/>
          <w:szCs w:val="22"/>
        </w:rPr>
        <w:t>ima</w:t>
      </w:r>
      <w:r w:rsidRPr="00460210">
        <w:rPr>
          <w:sz w:val="22"/>
          <w:szCs w:val="22"/>
        </w:rPr>
        <w:t xml:space="preserve"> izključne pravice za </w:t>
      </w:r>
      <w:r>
        <w:rPr>
          <w:sz w:val="22"/>
          <w:szCs w:val="22"/>
        </w:rPr>
        <w:t xml:space="preserve">storitve </w:t>
      </w:r>
      <w:r w:rsidR="00006D43">
        <w:rPr>
          <w:sz w:val="22"/>
          <w:szCs w:val="22"/>
        </w:rPr>
        <w:t xml:space="preserve">urejanja okolice </w:t>
      </w:r>
      <w:r>
        <w:rPr>
          <w:sz w:val="22"/>
          <w:szCs w:val="22"/>
        </w:rPr>
        <w:t>nepremičnin</w:t>
      </w:r>
      <w:r w:rsidRPr="00460210">
        <w:rPr>
          <w:sz w:val="22"/>
          <w:szCs w:val="22"/>
        </w:rPr>
        <w:t>, ki so v lasti DUTB.</w:t>
      </w:r>
      <w:r>
        <w:rPr>
          <w:sz w:val="22"/>
          <w:szCs w:val="22"/>
        </w:rPr>
        <w:t xml:space="preserve"> </w:t>
      </w:r>
    </w:p>
    <w:p w14:paraId="4B5361FF" w14:textId="77777777" w:rsidR="009443F4" w:rsidRDefault="009443F4" w:rsidP="009443F4">
      <w:pPr>
        <w:spacing w:after="0"/>
        <w:rPr>
          <w:sz w:val="22"/>
          <w:szCs w:val="22"/>
        </w:rPr>
      </w:pPr>
    </w:p>
    <w:p w14:paraId="58E35890" w14:textId="4ACBA50B" w:rsidR="009443F4" w:rsidRDefault="009443F4" w:rsidP="009443F4">
      <w:pPr>
        <w:spacing w:after="0"/>
        <w:rPr>
          <w:sz w:val="22"/>
          <w:szCs w:val="22"/>
        </w:rPr>
      </w:pPr>
      <w:r w:rsidRPr="00BB1B02">
        <w:rPr>
          <w:sz w:val="22"/>
          <w:szCs w:val="22"/>
        </w:rPr>
        <w:t xml:space="preserve">Naročnik si pridržuje pravico, da prosto presoja, </w:t>
      </w:r>
      <w:r w:rsidR="00006D43">
        <w:rPr>
          <w:sz w:val="22"/>
          <w:szCs w:val="22"/>
        </w:rPr>
        <w:t xml:space="preserve">za </w:t>
      </w:r>
      <w:r w:rsidRPr="00BB1B02">
        <w:rPr>
          <w:sz w:val="22"/>
          <w:szCs w:val="22"/>
        </w:rPr>
        <w:t>katere nepremičnine, ki so bile prevzete v last DUTB</w:t>
      </w:r>
      <w:r>
        <w:rPr>
          <w:sz w:val="22"/>
          <w:szCs w:val="22"/>
        </w:rPr>
        <w:t xml:space="preserve"> in so locirane v RS</w:t>
      </w:r>
      <w:r w:rsidRPr="00BB1B02">
        <w:rPr>
          <w:sz w:val="22"/>
          <w:szCs w:val="22"/>
        </w:rPr>
        <w:t xml:space="preserve">, bo </w:t>
      </w:r>
      <w:r w:rsidR="00006D43">
        <w:rPr>
          <w:sz w:val="22"/>
          <w:szCs w:val="22"/>
        </w:rPr>
        <w:t>naročil predmetno storitev</w:t>
      </w:r>
      <w:r w:rsidRPr="00BB1B02">
        <w:rPr>
          <w:sz w:val="22"/>
          <w:szCs w:val="22"/>
        </w:rPr>
        <w:t xml:space="preserve"> in </w:t>
      </w:r>
      <w:r w:rsidR="00006D43">
        <w:rPr>
          <w:sz w:val="22"/>
          <w:szCs w:val="22"/>
        </w:rPr>
        <w:t xml:space="preserve">za </w:t>
      </w:r>
      <w:r w:rsidRPr="00BB1B02">
        <w:rPr>
          <w:sz w:val="22"/>
          <w:szCs w:val="22"/>
        </w:rPr>
        <w:t xml:space="preserve">katere ne. </w:t>
      </w:r>
      <w:r>
        <w:rPr>
          <w:sz w:val="22"/>
          <w:szCs w:val="22"/>
        </w:rPr>
        <w:t>Naročnik bo storitve naročal in potrjeval preko e-pošte ob konkretni potrebi. Storitve se bodo izvajale na celotnem ozemlju</w:t>
      </w:r>
      <w:r w:rsidRPr="00BB1B02">
        <w:rPr>
          <w:sz w:val="22"/>
          <w:szCs w:val="22"/>
        </w:rPr>
        <w:t xml:space="preserve"> R</w:t>
      </w:r>
      <w:r>
        <w:rPr>
          <w:sz w:val="22"/>
          <w:szCs w:val="22"/>
        </w:rPr>
        <w:t xml:space="preserve">S. </w:t>
      </w:r>
    </w:p>
    <w:p w14:paraId="24C97FDB" w14:textId="77777777" w:rsidR="009443F4" w:rsidRDefault="009443F4" w:rsidP="009443F4">
      <w:pPr>
        <w:spacing w:after="0"/>
        <w:rPr>
          <w:sz w:val="22"/>
          <w:szCs w:val="22"/>
        </w:rPr>
      </w:pPr>
    </w:p>
    <w:p w14:paraId="613AAB7B"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22D16CFF" w14:textId="77777777" w:rsidR="009443F4" w:rsidRDefault="009443F4" w:rsidP="009443F4">
      <w:pPr>
        <w:spacing w:after="0"/>
        <w:rPr>
          <w:sz w:val="22"/>
          <w:szCs w:val="22"/>
        </w:rPr>
      </w:pPr>
    </w:p>
    <w:p w14:paraId="574F27E9" w14:textId="71CAC037" w:rsidR="009443F4" w:rsidRDefault="009443F4" w:rsidP="009443F4">
      <w:pPr>
        <w:spacing w:after="0"/>
        <w:rPr>
          <w:sz w:val="22"/>
          <w:szCs w:val="22"/>
        </w:rPr>
      </w:pPr>
      <w:r w:rsidRPr="004C6939">
        <w:rPr>
          <w:sz w:val="22"/>
          <w:szCs w:val="22"/>
        </w:rPr>
        <w:t>Ko bo naročnik naročil dodatna dela, ki so primerljiva razpisanim delom, niso pa točno specificirana v ponudbenem predračunu, je izvajalec za ta dela dolžan naročniku predložiti najmanj tri (3) primerljive konkurenčne ponudbe po tržnih cenah.</w:t>
      </w:r>
      <w:r w:rsidRPr="004C6939">
        <w:t xml:space="preserve"> </w:t>
      </w:r>
      <w:r w:rsidRPr="004C6939">
        <w:rPr>
          <w:sz w:val="22"/>
          <w:szCs w:val="22"/>
        </w:rPr>
        <w:t>Naročnik</w:t>
      </w:r>
      <w:r w:rsidRPr="00867E8E">
        <w:rPr>
          <w:sz w:val="22"/>
          <w:szCs w:val="22"/>
        </w:rPr>
        <w:t xml:space="preserve"> lahko </w:t>
      </w:r>
      <w:r w:rsidRPr="00867E8E">
        <w:rPr>
          <w:sz w:val="22"/>
          <w:szCs w:val="22"/>
        </w:rPr>
        <w:lastRenderedPageBreak/>
        <w:t>kadarkoli pridobi ločeno ponudbo za delo, ki ga želi naročiti ter jo preda izvajalcu v evalvacijo</w:t>
      </w:r>
      <w:r w:rsidRPr="00F64078">
        <w:rPr>
          <w:sz w:val="22"/>
          <w:szCs w:val="22"/>
        </w:rPr>
        <w:t>. Izvajalec lahko ceno prilagodi najnižji v evalvaciji. V kolikor cene  izvajalec ne bo prilagodil najnižji ceni glede na evalvacijo, bo izvajalec upošteval evalvacijo, ki mu jo je predložil naročnik in bo za ta dela za naročnika naročil pri najugodnejšem izvajalcu.</w:t>
      </w:r>
    </w:p>
    <w:p w14:paraId="12BAF51B" w14:textId="77777777" w:rsidR="009443F4" w:rsidRPr="00C97D9E" w:rsidRDefault="009443F4" w:rsidP="009443F4">
      <w:pPr>
        <w:spacing w:after="0"/>
        <w:rPr>
          <w:sz w:val="22"/>
          <w:szCs w:val="22"/>
        </w:rPr>
      </w:pPr>
    </w:p>
    <w:p w14:paraId="2959D005" w14:textId="11F18BC1" w:rsidR="009443F4" w:rsidRPr="00C97D9E" w:rsidRDefault="009443F4" w:rsidP="009443F4">
      <w:pPr>
        <w:spacing w:after="0"/>
        <w:rPr>
          <w:sz w:val="22"/>
          <w:szCs w:val="22"/>
        </w:rPr>
      </w:pPr>
      <w:r>
        <w:rPr>
          <w:sz w:val="22"/>
          <w:szCs w:val="22"/>
        </w:rPr>
        <w:t>Izvajalec</w:t>
      </w:r>
      <w:r w:rsidRPr="00C97D9E">
        <w:rPr>
          <w:sz w:val="22"/>
          <w:szCs w:val="22"/>
        </w:rPr>
        <w:t xml:space="preserve"> mora biti sposoben izvesti večje število </w:t>
      </w:r>
      <w:r>
        <w:rPr>
          <w:sz w:val="22"/>
          <w:szCs w:val="22"/>
        </w:rPr>
        <w:t>naročil</w:t>
      </w:r>
      <w:r w:rsidR="00006D43">
        <w:rPr>
          <w:sz w:val="22"/>
          <w:szCs w:val="22"/>
        </w:rPr>
        <w:t xml:space="preserve">, ki so predmet te pogodbe, </w:t>
      </w:r>
      <w:r w:rsidRPr="00C97D9E">
        <w:rPr>
          <w:sz w:val="22"/>
          <w:szCs w:val="22"/>
        </w:rPr>
        <w:t xml:space="preserve">na različnih </w:t>
      </w:r>
      <w:r>
        <w:rPr>
          <w:sz w:val="22"/>
          <w:szCs w:val="22"/>
        </w:rPr>
        <w:t>nepremičninah (</w:t>
      </w:r>
      <w:r w:rsidRPr="00C97D9E">
        <w:rPr>
          <w:sz w:val="22"/>
          <w:szCs w:val="22"/>
        </w:rPr>
        <w:t xml:space="preserve">objektih </w:t>
      </w:r>
      <w:r>
        <w:rPr>
          <w:sz w:val="22"/>
          <w:szCs w:val="22"/>
        </w:rPr>
        <w:t xml:space="preserve">- </w:t>
      </w:r>
      <w:r w:rsidRPr="00C97D9E">
        <w:rPr>
          <w:sz w:val="22"/>
          <w:szCs w:val="22"/>
        </w:rPr>
        <w:t xml:space="preserve">velikih in malih) </w:t>
      </w:r>
      <w:r>
        <w:rPr>
          <w:sz w:val="22"/>
          <w:szCs w:val="22"/>
        </w:rPr>
        <w:t xml:space="preserve">na celotnem ozemlju </w:t>
      </w:r>
      <w:r w:rsidRPr="00C97D9E">
        <w:rPr>
          <w:sz w:val="22"/>
          <w:szCs w:val="22"/>
        </w:rPr>
        <w:t>R</w:t>
      </w:r>
      <w:r>
        <w:rPr>
          <w:sz w:val="22"/>
          <w:szCs w:val="22"/>
        </w:rPr>
        <w:t>S</w:t>
      </w:r>
      <w:r w:rsidRPr="00C97D9E">
        <w:rPr>
          <w:sz w:val="22"/>
          <w:szCs w:val="22"/>
        </w:rPr>
        <w:t xml:space="preserve">. </w:t>
      </w:r>
      <w:r>
        <w:rPr>
          <w:sz w:val="22"/>
          <w:szCs w:val="22"/>
        </w:rPr>
        <w:t>D</w:t>
      </w:r>
      <w:r w:rsidRPr="00C97D9E">
        <w:rPr>
          <w:sz w:val="22"/>
          <w:szCs w:val="22"/>
        </w:rPr>
        <w:t>ela lahko potekajo na</w:t>
      </w:r>
      <w:r>
        <w:rPr>
          <w:sz w:val="22"/>
          <w:szCs w:val="22"/>
        </w:rPr>
        <w:t xml:space="preserve"> isti dan po različnih krajih na ozemlju celotne RS. </w:t>
      </w:r>
    </w:p>
    <w:p w14:paraId="40CE74C8" w14:textId="77777777" w:rsidR="00006D43" w:rsidRDefault="00006D43" w:rsidP="009443F4">
      <w:pPr>
        <w:spacing w:after="0"/>
        <w:rPr>
          <w:rFonts w:eastAsia="Times New Roman" w:cs="Arial"/>
          <w:sz w:val="22"/>
          <w:szCs w:val="22"/>
        </w:rPr>
      </w:pPr>
    </w:p>
    <w:p w14:paraId="697C483A" w14:textId="77777777" w:rsidR="009443F4" w:rsidRPr="008C2EDD" w:rsidRDefault="009443F4" w:rsidP="009443F4">
      <w:pPr>
        <w:pStyle w:val="ListParagraph"/>
        <w:numPr>
          <w:ilvl w:val="0"/>
          <w:numId w:val="25"/>
        </w:numPr>
        <w:spacing w:after="0"/>
        <w:jc w:val="center"/>
        <w:rPr>
          <w:rFonts w:eastAsia="Times New Roman" w:cs="Arial"/>
          <w:b/>
          <w:sz w:val="22"/>
          <w:szCs w:val="22"/>
        </w:rPr>
      </w:pPr>
      <w:r w:rsidRPr="008C2EDD">
        <w:rPr>
          <w:rFonts w:eastAsia="Times New Roman" w:cs="Arial"/>
          <w:b/>
          <w:sz w:val="22"/>
          <w:szCs w:val="22"/>
        </w:rPr>
        <w:t>člen</w:t>
      </w:r>
    </w:p>
    <w:p w14:paraId="5FEBCFAE" w14:textId="77777777" w:rsidR="009443F4" w:rsidRDefault="009443F4" w:rsidP="009443F4">
      <w:pPr>
        <w:spacing w:after="0"/>
        <w:rPr>
          <w:rFonts w:eastAsia="Times New Roman" w:cs="Arial"/>
          <w:sz w:val="22"/>
          <w:szCs w:val="22"/>
        </w:rPr>
      </w:pPr>
    </w:p>
    <w:p w14:paraId="748B34A7" w14:textId="77777777" w:rsidR="009443F4" w:rsidRDefault="009443F4" w:rsidP="009443F4">
      <w:pPr>
        <w:spacing w:after="0"/>
        <w:rPr>
          <w:rFonts w:eastAsia="Times New Roman" w:cs="Arial"/>
          <w:sz w:val="22"/>
          <w:szCs w:val="22"/>
        </w:rPr>
      </w:pPr>
      <w:r>
        <w:rPr>
          <w:rFonts w:eastAsia="Times New Roman" w:cs="Arial"/>
          <w:sz w:val="22"/>
          <w:szCs w:val="22"/>
        </w:rPr>
        <w:t xml:space="preserve">Izvajalec mora za izvedbo del pripraviti ponudbe v spodaj določenem roku. </w:t>
      </w:r>
    </w:p>
    <w:p w14:paraId="1B6FE0D5" w14:textId="77777777" w:rsidR="009443F4" w:rsidRDefault="009443F4" w:rsidP="009443F4">
      <w:pPr>
        <w:spacing w:after="0"/>
        <w:rPr>
          <w:rFonts w:eastAsia="Times New Roman" w:cs="Arial"/>
          <w:sz w:val="22"/>
          <w:szCs w:val="22"/>
        </w:rPr>
      </w:pPr>
    </w:p>
    <w:p w14:paraId="2E111017" w14:textId="77777777" w:rsidR="009443F4" w:rsidRDefault="009443F4" w:rsidP="009443F4">
      <w:pPr>
        <w:spacing w:after="0"/>
        <w:rPr>
          <w:rFonts w:eastAsia="Times New Roman" w:cs="Arial"/>
          <w:sz w:val="22"/>
          <w:szCs w:val="22"/>
        </w:rPr>
      </w:pPr>
      <w:r w:rsidRPr="00A24969">
        <w:rPr>
          <w:rFonts w:eastAsia="Times New Roman" w:cs="Arial"/>
          <w:sz w:val="22"/>
          <w:szCs w:val="22"/>
        </w:rPr>
        <w:t>Rok za pripravo ponudbe za predmet naročila  je 5 (pet) delovnih dni, ki se šteje od</w:t>
      </w:r>
      <w:r>
        <w:rPr>
          <w:rFonts w:eastAsia="Times New Roman" w:cs="Arial"/>
          <w:sz w:val="22"/>
          <w:szCs w:val="22"/>
        </w:rPr>
        <w:t xml:space="preserve"> prejema n</w:t>
      </w:r>
      <w:r w:rsidRPr="00A0533F">
        <w:rPr>
          <w:rFonts w:eastAsia="Times New Roman" w:cs="Arial"/>
          <w:sz w:val="22"/>
          <w:szCs w:val="22"/>
        </w:rPr>
        <w:t>aročnikov</w:t>
      </w:r>
      <w:r>
        <w:rPr>
          <w:rFonts w:eastAsia="Times New Roman" w:cs="Arial"/>
          <w:sz w:val="22"/>
          <w:szCs w:val="22"/>
        </w:rPr>
        <w:t>e</w:t>
      </w:r>
      <w:r w:rsidRPr="00A0533F">
        <w:rPr>
          <w:rFonts w:eastAsia="Times New Roman" w:cs="Arial"/>
          <w:sz w:val="22"/>
          <w:szCs w:val="22"/>
        </w:rPr>
        <w:t xml:space="preserve"> elektronsk</w:t>
      </w:r>
      <w:r>
        <w:rPr>
          <w:rFonts w:eastAsia="Times New Roman" w:cs="Arial"/>
          <w:sz w:val="22"/>
          <w:szCs w:val="22"/>
        </w:rPr>
        <w:t>e</w:t>
      </w:r>
      <w:r w:rsidRPr="00A0533F">
        <w:rPr>
          <w:rFonts w:eastAsia="Times New Roman" w:cs="Arial"/>
          <w:sz w:val="22"/>
          <w:szCs w:val="22"/>
        </w:rPr>
        <w:t xml:space="preserve"> pošt</w:t>
      </w:r>
      <w:r>
        <w:rPr>
          <w:rFonts w:eastAsia="Times New Roman" w:cs="Arial"/>
          <w:sz w:val="22"/>
          <w:szCs w:val="22"/>
        </w:rPr>
        <w:t>e</w:t>
      </w:r>
      <w:r w:rsidRPr="00A0533F">
        <w:rPr>
          <w:rFonts w:eastAsia="Times New Roman" w:cs="Arial"/>
          <w:sz w:val="22"/>
          <w:szCs w:val="22"/>
        </w:rPr>
        <w:t>.</w:t>
      </w:r>
      <w:r>
        <w:rPr>
          <w:rFonts w:eastAsia="Times New Roman" w:cs="Arial"/>
          <w:sz w:val="22"/>
          <w:szCs w:val="22"/>
        </w:rPr>
        <w:t xml:space="preserve"> </w:t>
      </w:r>
    </w:p>
    <w:p w14:paraId="5FA30B7C" w14:textId="77777777" w:rsidR="009443F4" w:rsidRDefault="009443F4" w:rsidP="009443F4">
      <w:pPr>
        <w:spacing w:after="0"/>
        <w:rPr>
          <w:rFonts w:eastAsia="Times New Roman" w:cs="Arial"/>
          <w:sz w:val="22"/>
          <w:szCs w:val="22"/>
        </w:rPr>
      </w:pPr>
    </w:p>
    <w:p w14:paraId="4CAE5C83" w14:textId="0DB1268F" w:rsidR="009443F4" w:rsidRPr="00006D43" w:rsidRDefault="009443F4" w:rsidP="00006D43">
      <w:pPr>
        <w:spacing w:after="0"/>
        <w:rPr>
          <w:rFonts w:eastAsia="Times New Roman" w:cs="Arial"/>
          <w:sz w:val="22"/>
          <w:szCs w:val="22"/>
        </w:rPr>
      </w:pPr>
      <w:r w:rsidRPr="00A24969">
        <w:rPr>
          <w:rFonts w:eastAsia="Times New Roman" w:cs="Arial"/>
          <w:sz w:val="22"/>
          <w:szCs w:val="22"/>
        </w:rPr>
        <w:t>Rok za izvedbo</w:t>
      </w:r>
      <w:r w:rsidR="00006D43" w:rsidRPr="00A24969">
        <w:rPr>
          <w:rFonts w:eastAsia="Times New Roman" w:cs="Arial"/>
          <w:sz w:val="22"/>
          <w:szCs w:val="22"/>
        </w:rPr>
        <w:t xml:space="preserve"> </w:t>
      </w:r>
      <w:r w:rsidR="0006766A">
        <w:rPr>
          <w:rFonts w:eastAsia="Times New Roman" w:cs="Arial"/>
          <w:sz w:val="22"/>
          <w:szCs w:val="22"/>
        </w:rPr>
        <w:t xml:space="preserve">posamične </w:t>
      </w:r>
      <w:r w:rsidR="00006D43" w:rsidRPr="00A24969">
        <w:rPr>
          <w:rFonts w:eastAsia="Times New Roman" w:cs="Arial"/>
          <w:sz w:val="22"/>
          <w:szCs w:val="22"/>
        </w:rPr>
        <w:t xml:space="preserve">storitve </w:t>
      </w:r>
      <w:r w:rsidR="00A24969" w:rsidRPr="00A24969">
        <w:rPr>
          <w:rFonts w:eastAsia="Times New Roman" w:cs="Arial"/>
          <w:sz w:val="22"/>
          <w:szCs w:val="22"/>
        </w:rPr>
        <w:t>bo n</w:t>
      </w:r>
      <w:r w:rsidRPr="00A24969">
        <w:rPr>
          <w:rFonts w:eastAsia="Times New Roman" w:cs="Arial"/>
          <w:sz w:val="22"/>
          <w:szCs w:val="22"/>
        </w:rPr>
        <w:t>aročnik</w:t>
      </w:r>
      <w:r w:rsidR="00A24969" w:rsidRPr="00A24969">
        <w:rPr>
          <w:rFonts w:eastAsia="Times New Roman" w:cs="Arial"/>
          <w:sz w:val="22"/>
          <w:szCs w:val="22"/>
        </w:rPr>
        <w:t xml:space="preserve"> določil za vsako </w:t>
      </w:r>
      <w:r w:rsidR="0006766A">
        <w:rPr>
          <w:rFonts w:eastAsia="Times New Roman" w:cs="Arial"/>
          <w:sz w:val="22"/>
          <w:szCs w:val="22"/>
        </w:rPr>
        <w:t>n</w:t>
      </w:r>
      <w:r w:rsidR="00A24969" w:rsidRPr="00A24969">
        <w:rPr>
          <w:rFonts w:eastAsia="Times New Roman" w:cs="Arial"/>
          <w:sz w:val="22"/>
          <w:szCs w:val="22"/>
        </w:rPr>
        <w:t xml:space="preserve">aročilo posebej. </w:t>
      </w:r>
    </w:p>
    <w:p w14:paraId="37143F80" w14:textId="77777777" w:rsidR="00006D43" w:rsidRDefault="00006D43" w:rsidP="009443F4">
      <w:pPr>
        <w:spacing w:after="0"/>
        <w:jc w:val="center"/>
        <w:rPr>
          <w:b/>
          <w:sz w:val="22"/>
          <w:szCs w:val="22"/>
        </w:rPr>
      </w:pPr>
    </w:p>
    <w:p w14:paraId="5DFAD63B" w14:textId="21F7B62A" w:rsidR="009443F4" w:rsidRDefault="009443F4" w:rsidP="009443F4">
      <w:pPr>
        <w:spacing w:after="0"/>
        <w:jc w:val="center"/>
        <w:rPr>
          <w:b/>
          <w:sz w:val="22"/>
          <w:szCs w:val="22"/>
        </w:rPr>
      </w:pPr>
      <w:r w:rsidRPr="00FC1B54">
        <w:rPr>
          <w:b/>
          <w:sz w:val="22"/>
          <w:szCs w:val="22"/>
        </w:rPr>
        <w:t>ZARAČUNAVANJE OPRAVLJENIH DEL</w:t>
      </w:r>
      <w:r>
        <w:rPr>
          <w:b/>
          <w:sz w:val="22"/>
          <w:szCs w:val="22"/>
        </w:rPr>
        <w:t xml:space="preserve"> </w:t>
      </w:r>
    </w:p>
    <w:p w14:paraId="7AF97F27"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509006AF" w14:textId="77777777" w:rsidR="009443F4" w:rsidRDefault="009443F4" w:rsidP="009443F4">
      <w:pPr>
        <w:widowControl/>
        <w:spacing w:after="0"/>
        <w:rPr>
          <w:rFonts w:ascii="Calibri" w:eastAsia="Calibri" w:hAnsi="Calibri"/>
          <w:sz w:val="22"/>
          <w:szCs w:val="22"/>
        </w:rPr>
      </w:pPr>
    </w:p>
    <w:p w14:paraId="405D49CE" w14:textId="755BE4B0" w:rsidR="009443F4" w:rsidRDefault="009443F4" w:rsidP="009443F4">
      <w:pPr>
        <w:widowControl/>
        <w:spacing w:after="0"/>
        <w:rPr>
          <w:sz w:val="22"/>
          <w:szCs w:val="22"/>
        </w:rPr>
      </w:pPr>
      <w:r>
        <w:rPr>
          <w:sz w:val="22"/>
          <w:szCs w:val="22"/>
        </w:rPr>
        <w:t xml:space="preserve">Izvajalec se zavezuje, da bo opravljene storitve zaračunaval po cenah na enoto mere, razvidne iz </w:t>
      </w:r>
      <w:r w:rsidRPr="009D7316">
        <w:rPr>
          <w:sz w:val="22"/>
          <w:szCs w:val="22"/>
        </w:rPr>
        <w:t>Excelovega dokumenta</w:t>
      </w:r>
      <w:r w:rsidR="000C0945">
        <w:rPr>
          <w:sz w:val="22"/>
          <w:szCs w:val="22"/>
        </w:rPr>
        <w:t xml:space="preserve"> – Tabela 1</w:t>
      </w:r>
      <w:r w:rsidRPr="009D7316">
        <w:rPr>
          <w:sz w:val="22"/>
          <w:szCs w:val="22"/>
        </w:rPr>
        <w:t>.</w:t>
      </w:r>
      <w:r>
        <w:rPr>
          <w:sz w:val="22"/>
          <w:szCs w:val="22"/>
        </w:rPr>
        <w:t xml:space="preserve"> </w:t>
      </w:r>
    </w:p>
    <w:p w14:paraId="55E542B2" w14:textId="77777777" w:rsidR="009443F4" w:rsidRDefault="009443F4" w:rsidP="009443F4">
      <w:pPr>
        <w:widowControl/>
        <w:spacing w:after="0"/>
        <w:rPr>
          <w:rFonts w:ascii="Calibri" w:eastAsia="Calibri" w:hAnsi="Calibri"/>
          <w:sz w:val="22"/>
          <w:szCs w:val="22"/>
        </w:rPr>
      </w:pPr>
    </w:p>
    <w:p w14:paraId="573C7EDB" w14:textId="77777777" w:rsidR="009443F4" w:rsidRPr="00F2119A" w:rsidRDefault="009443F4" w:rsidP="009443F4">
      <w:pPr>
        <w:widowControl/>
        <w:spacing w:after="0"/>
        <w:rPr>
          <w:sz w:val="22"/>
          <w:szCs w:val="22"/>
        </w:rPr>
      </w:pPr>
      <w:r w:rsidRPr="00F2119A">
        <w:rPr>
          <w:sz w:val="22"/>
          <w:szCs w:val="22"/>
        </w:rPr>
        <w:t>Izvajalec DDV obračuna v skladu z veljavno zakonodajo Republike Slovenije, ki velja v trenutku opravljene transakcije</w:t>
      </w:r>
      <w:r>
        <w:rPr>
          <w:sz w:val="22"/>
          <w:szCs w:val="22"/>
        </w:rPr>
        <w:t>.</w:t>
      </w:r>
    </w:p>
    <w:p w14:paraId="46DB6961" w14:textId="77777777" w:rsidR="009443F4" w:rsidRDefault="009443F4" w:rsidP="009443F4">
      <w:pPr>
        <w:spacing w:after="0"/>
        <w:rPr>
          <w:sz w:val="22"/>
          <w:szCs w:val="22"/>
        </w:rPr>
      </w:pPr>
    </w:p>
    <w:p w14:paraId="6A669590" w14:textId="77777777" w:rsidR="009443F4" w:rsidRDefault="009443F4" w:rsidP="009443F4">
      <w:pPr>
        <w:spacing w:after="0"/>
        <w:rPr>
          <w:sz w:val="22"/>
          <w:szCs w:val="22"/>
        </w:rPr>
      </w:pPr>
      <w:r w:rsidRPr="00867E8E">
        <w:rPr>
          <w:sz w:val="22"/>
          <w:szCs w:val="22"/>
        </w:rPr>
        <w:t xml:space="preserve">Ne glede na vrsto ali lokacijo </w:t>
      </w:r>
      <w:r>
        <w:rPr>
          <w:sz w:val="22"/>
          <w:szCs w:val="22"/>
        </w:rPr>
        <w:t>nepremičnine</w:t>
      </w:r>
      <w:r w:rsidRPr="00867E8E">
        <w:rPr>
          <w:sz w:val="22"/>
          <w:szCs w:val="22"/>
        </w:rPr>
        <w:t xml:space="preserve"> se ponudbena cena za posamez</w:t>
      </w:r>
      <w:r>
        <w:rPr>
          <w:sz w:val="22"/>
          <w:szCs w:val="22"/>
        </w:rPr>
        <w:t xml:space="preserve">no postavko, ne sme spreminjati in je fiksna ves čas trajanja te pogodbe ter vsebujejo vse stroške (manipulativni stroški, stroški transporta, ipd.). </w:t>
      </w:r>
    </w:p>
    <w:p w14:paraId="7C84A1A8" w14:textId="77777777" w:rsidR="009443F4" w:rsidRDefault="009443F4" w:rsidP="009443F4">
      <w:pPr>
        <w:spacing w:after="0"/>
        <w:rPr>
          <w:sz w:val="22"/>
          <w:szCs w:val="22"/>
        </w:rPr>
      </w:pPr>
    </w:p>
    <w:p w14:paraId="073A9CE6" w14:textId="77777777" w:rsidR="009443F4" w:rsidRDefault="009443F4" w:rsidP="009443F4">
      <w:pPr>
        <w:spacing w:after="0"/>
        <w:rPr>
          <w:sz w:val="22"/>
          <w:szCs w:val="22"/>
        </w:rPr>
      </w:pPr>
      <w:r w:rsidRPr="00A24969">
        <w:rPr>
          <w:sz w:val="22"/>
          <w:szCs w:val="22"/>
        </w:rPr>
        <w:t>V ceni so vključeni popisi vseh del (če je potrebno),  izdelava ponudbe, izvedba, nabava vseh materialov, zaščita objektov, varovanje v tem času, ipd.).</w:t>
      </w:r>
    </w:p>
    <w:p w14:paraId="6EA1E890" w14:textId="77777777" w:rsidR="009443F4" w:rsidRDefault="009443F4" w:rsidP="009443F4">
      <w:pPr>
        <w:spacing w:after="0"/>
        <w:rPr>
          <w:rFonts w:ascii="Calibri" w:eastAsia="Calibri" w:hAnsi="Calibri"/>
          <w:sz w:val="22"/>
          <w:szCs w:val="22"/>
        </w:rPr>
      </w:pPr>
    </w:p>
    <w:p w14:paraId="5463C151" w14:textId="77777777" w:rsidR="009443F4" w:rsidRDefault="009443F4" w:rsidP="009443F4">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11FC1493" w14:textId="77777777" w:rsidR="009443F4" w:rsidRDefault="009443F4" w:rsidP="009443F4">
      <w:pPr>
        <w:spacing w:after="0"/>
        <w:rPr>
          <w:rFonts w:ascii="Calibri" w:eastAsia="Calibri" w:hAnsi="Calibri"/>
          <w:sz w:val="22"/>
          <w:szCs w:val="22"/>
        </w:rPr>
      </w:pPr>
    </w:p>
    <w:p w14:paraId="0EADFE35" w14:textId="7C329351" w:rsidR="009443F4" w:rsidRDefault="009443F4" w:rsidP="009443F4">
      <w:pPr>
        <w:spacing w:after="0"/>
        <w:rPr>
          <w:sz w:val="22"/>
          <w:szCs w:val="22"/>
        </w:rPr>
      </w:pPr>
      <w:r>
        <w:rPr>
          <w:sz w:val="22"/>
          <w:szCs w:val="22"/>
        </w:rPr>
        <w:t xml:space="preserve">Opravljene storitve bo naročnik plačeval mesečno. Svoje finančne obveznosti po tej pogodbi bo naročnik plačeval na podlagi pravilno izstavljenih računov. Iz računa oz. priloge k računu mora biti razvidna natančna specifikacija izvedenih storitev. Račun se mora sklicevati na številko pogodbe, na podlagi katere se izstavlja. </w:t>
      </w:r>
    </w:p>
    <w:p w14:paraId="43FDF093" w14:textId="77777777" w:rsidR="009443F4" w:rsidRDefault="009443F4" w:rsidP="009443F4">
      <w:pPr>
        <w:spacing w:after="0"/>
        <w:rPr>
          <w:sz w:val="22"/>
          <w:szCs w:val="22"/>
        </w:rPr>
      </w:pPr>
    </w:p>
    <w:p w14:paraId="00030F86" w14:textId="77777777" w:rsidR="009443F4" w:rsidRDefault="009443F4" w:rsidP="009443F4">
      <w:pPr>
        <w:spacing w:after="0"/>
        <w:rPr>
          <w:sz w:val="22"/>
          <w:szCs w:val="22"/>
        </w:rPr>
      </w:pPr>
      <w:r>
        <w:rPr>
          <w:sz w:val="22"/>
          <w:szCs w:val="22"/>
        </w:rPr>
        <w:t xml:space="preserve">Naročnik bo nesporne zneske računov nakazoval na bančni račun </w:t>
      </w:r>
      <w:r>
        <w:rPr>
          <w:rFonts w:ascii="Calibri" w:eastAsia="Calibri" w:hAnsi="Calibri"/>
          <w:sz w:val="22"/>
          <w:szCs w:val="22"/>
        </w:rPr>
        <w:t>izvajalca</w:t>
      </w:r>
      <w:r>
        <w:rPr>
          <w:sz w:val="22"/>
          <w:szCs w:val="22"/>
        </w:rPr>
        <w:t xml:space="preserve"> št. ______________________ odprt pri _______________________. Rok plačila je 30 dni od </w:t>
      </w:r>
      <w:r>
        <w:rPr>
          <w:sz w:val="22"/>
          <w:szCs w:val="22"/>
        </w:rPr>
        <w:lastRenderedPageBreak/>
        <w:t>dneva pravilno izstavljenega računa.</w:t>
      </w:r>
    </w:p>
    <w:p w14:paraId="10772C2C" w14:textId="77777777" w:rsidR="009443F4" w:rsidRDefault="009443F4" w:rsidP="009443F4">
      <w:pPr>
        <w:spacing w:after="0"/>
        <w:rPr>
          <w:sz w:val="22"/>
          <w:szCs w:val="22"/>
        </w:rPr>
      </w:pPr>
    </w:p>
    <w:p w14:paraId="46E65912" w14:textId="77777777" w:rsidR="009443F4" w:rsidRDefault="009443F4" w:rsidP="009443F4">
      <w:pPr>
        <w:spacing w:after="0"/>
        <w:rPr>
          <w:sz w:val="22"/>
          <w:szCs w:val="22"/>
        </w:rPr>
      </w:pPr>
      <w:r>
        <w:rPr>
          <w:sz w:val="22"/>
          <w:szCs w:val="22"/>
        </w:rPr>
        <w:t>Naročnik lahko v roku 8 (osmih) dni po prejemu pravilno izstavljenega računa dobavitelju sporoči morebitne nepravilnosti in pomanjkljivosti ter v enakem roku račun obrazloženo zavrne.</w:t>
      </w:r>
    </w:p>
    <w:p w14:paraId="0DF3DAFA" w14:textId="77777777" w:rsidR="009443F4" w:rsidRDefault="009443F4" w:rsidP="009443F4">
      <w:pPr>
        <w:spacing w:after="0"/>
        <w:rPr>
          <w:sz w:val="22"/>
          <w:szCs w:val="22"/>
        </w:rPr>
      </w:pPr>
    </w:p>
    <w:p w14:paraId="5F2452EE" w14:textId="77777777" w:rsidR="009443F4" w:rsidRDefault="009443F4" w:rsidP="009443F4">
      <w:pPr>
        <w:spacing w:after="0"/>
        <w:jc w:val="center"/>
        <w:rPr>
          <w:b/>
          <w:sz w:val="22"/>
          <w:szCs w:val="22"/>
        </w:rPr>
      </w:pPr>
      <w:r w:rsidRPr="00FC1B54">
        <w:rPr>
          <w:b/>
          <w:sz w:val="22"/>
          <w:szCs w:val="22"/>
        </w:rPr>
        <w:t>OBVEZNOSTI IZVAJALCA</w:t>
      </w:r>
    </w:p>
    <w:p w14:paraId="0F8E5173" w14:textId="77777777" w:rsidR="009443F4" w:rsidRDefault="009443F4" w:rsidP="009443F4">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61D76C36" w14:textId="77777777" w:rsidR="009443F4" w:rsidRPr="00CF2E6D" w:rsidRDefault="009443F4" w:rsidP="009443F4">
      <w:pPr>
        <w:spacing w:after="0"/>
        <w:rPr>
          <w:sz w:val="22"/>
          <w:szCs w:val="22"/>
        </w:rPr>
      </w:pPr>
    </w:p>
    <w:p w14:paraId="205F3FBE" w14:textId="77777777" w:rsidR="009443F4" w:rsidRPr="00040CE1" w:rsidRDefault="009443F4" w:rsidP="009443F4">
      <w:pPr>
        <w:spacing w:after="0"/>
        <w:rPr>
          <w:rFonts w:ascii="Calibri" w:eastAsia="Calibri" w:hAnsi="Calibri"/>
          <w:sz w:val="22"/>
          <w:szCs w:val="22"/>
        </w:rPr>
      </w:pPr>
      <w:r>
        <w:rPr>
          <w:rFonts w:ascii="Calibri" w:eastAsia="Calibri" w:hAnsi="Calibri"/>
          <w:sz w:val="22"/>
          <w:szCs w:val="22"/>
        </w:rPr>
        <w:t>Izvajalec</w:t>
      </w:r>
      <w:r w:rsidRPr="00040CE1">
        <w:rPr>
          <w:rFonts w:ascii="Calibri" w:eastAsia="Calibri" w:hAnsi="Calibri"/>
          <w:sz w:val="22"/>
          <w:szCs w:val="22"/>
        </w:rPr>
        <w:t xml:space="preserve"> zagotavlja, da bo </w:t>
      </w:r>
      <w:r>
        <w:rPr>
          <w:rFonts w:ascii="Calibri" w:eastAsia="Calibri" w:hAnsi="Calibri"/>
          <w:sz w:val="22"/>
          <w:szCs w:val="22"/>
        </w:rPr>
        <w:t xml:space="preserve">storitve, ki so predmet te </w:t>
      </w:r>
      <w:r w:rsidRPr="00040CE1">
        <w:rPr>
          <w:rFonts w:ascii="Calibri" w:eastAsia="Calibri" w:hAnsi="Calibri"/>
          <w:sz w:val="22"/>
          <w:szCs w:val="22"/>
        </w:rPr>
        <w:t>pogodbe</w:t>
      </w:r>
      <w:r>
        <w:rPr>
          <w:rFonts w:ascii="Calibri" w:eastAsia="Calibri" w:hAnsi="Calibri"/>
          <w:sz w:val="22"/>
          <w:szCs w:val="22"/>
        </w:rPr>
        <w:t xml:space="preserve"> </w:t>
      </w:r>
      <w:r w:rsidRPr="00040CE1">
        <w:rPr>
          <w:rFonts w:ascii="Calibri" w:eastAsia="Calibri" w:hAnsi="Calibri"/>
          <w:sz w:val="22"/>
          <w:szCs w:val="22"/>
        </w:rPr>
        <w:t>opravil pravilno in kvalitetno po pravilih stroke, v skladu z veljavnimi predpisi</w:t>
      </w:r>
      <w:r>
        <w:rPr>
          <w:rFonts w:ascii="Calibri" w:eastAsia="Calibri" w:hAnsi="Calibri"/>
          <w:sz w:val="22"/>
          <w:szCs w:val="22"/>
        </w:rPr>
        <w:t>.</w:t>
      </w:r>
    </w:p>
    <w:p w14:paraId="011D13A0" w14:textId="77777777" w:rsidR="009443F4" w:rsidRPr="00040CE1" w:rsidRDefault="009443F4" w:rsidP="009443F4">
      <w:pPr>
        <w:spacing w:after="0"/>
        <w:rPr>
          <w:rFonts w:ascii="Calibri" w:eastAsia="Calibri" w:hAnsi="Calibri"/>
          <w:sz w:val="22"/>
          <w:szCs w:val="22"/>
        </w:rPr>
      </w:pPr>
    </w:p>
    <w:p w14:paraId="53868C0F" w14:textId="77777777" w:rsidR="009443F4" w:rsidRPr="00040CE1" w:rsidRDefault="009443F4" w:rsidP="009443F4">
      <w:pPr>
        <w:spacing w:after="0"/>
        <w:rPr>
          <w:rFonts w:ascii="Calibri" w:eastAsia="Calibri" w:hAnsi="Calibri"/>
          <w:sz w:val="22"/>
          <w:szCs w:val="22"/>
        </w:rPr>
      </w:pPr>
      <w:r>
        <w:rPr>
          <w:rFonts w:ascii="Calibri" w:eastAsia="Calibri" w:hAnsi="Calibri"/>
          <w:sz w:val="22"/>
          <w:szCs w:val="22"/>
        </w:rPr>
        <w:t>Izvajalec</w:t>
      </w:r>
      <w:r w:rsidRPr="00040CE1">
        <w:rPr>
          <w:rFonts w:ascii="Calibri" w:eastAsia="Calibri" w:hAnsi="Calibri"/>
          <w:sz w:val="22"/>
          <w:szCs w:val="22"/>
        </w:rPr>
        <w:t xml:space="preserve"> se obvezuje tudi, da bo:</w:t>
      </w:r>
    </w:p>
    <w:p w14:paraId="6BB7F85C" w14:textId="77777777" w:rsidR="009443F4" w:rsidRDefault="009443F4" w:rsidP="009443F4">
      <w:pPr>
        <w:pStyle w:val="ListParagraph"/>
        <w:numPr>
          <w:ilvl w:val="0"/>
          <w:numId w:val="18"/>
        </w:numPr>
        <w:spacing w:after="0"/>
        <w:contextualSpacing w:val="0"/>
        <w:rPr>
          <w:rFonts w:ascii="Calibri" w:eastAsia="Calibri" w:hAnsi="Calibri"/>
          <w:sz w:val="22"/>
          <w:szCs w:val="22"/>
        </w:rPr>
      </w:pPr>
      <w:r w:rsidRPr="00040CE1">
        <w:rPr>
          <w:rFonts w:ascii="Calibri" w:eastAsia="Calibri" w:hAnsi="Calibri"/>
          <w:sz w:val="22"/>
          <w:szCs w:val="22"/>
        </w:rPr>
        <w:t>zagotavljal strokovno in pravočasno izvedbo predmeta pogodbe,</w:t>
      </w:r>
    </w:p>
    <w:p w14:paraId="0BBFCFB8" w14:textId="77777777" w:rsidR="009443F4" w:rsidRPr="00066306" w:rsidRDefault="009443F4" w:rsidP="009443F4">
      <w:pPr>
        <w:pStyle w:val="ListParagraph"/>
        <w:numPr>
          <w:ilvl w:val="0"/>
          <w:numId w:val="18"/>
        </w:numPr>
        <w:rPr>
          <w:rFonts w:ascii="Calibri" w:eastAsia="Calibri" w:hAnsi="Calibri"/>
          <w:sz w:val="22"/>
          <w:szCs w:val="22"/>
        </w:rPr>
      </w:pPr>
      <w:r w:rsidRPr="00066306">
        <w:rPr>
          <w:rFonts w:ascii="Calibri" w:eastAsia="Calibri" w:hAnsi="Calibri"/>
          <w:sz w:val="22"/>
          <w:szCs w:val="22"/>
        </w:rPr>
        <w:t>zagotavljal zadostno število osebja, ki bo odgovorno za izvajanje predmeta po tej pogodbi,</w:t>
      </w:r>
    </w:p>
    <w:p w14:paraId="589087B4" w14:textId="77777777" w:rsidR="009443F4" w:rsidRPr="00040CE1" w:rsidRDefault="009443F4" w:rsidP="009443F4">
      <w:pPr>
        <w:pStyle w:val="ListParagraph"/>
        <w:numPr>
          <w:ilvl w:val="0"/>
          <w:numId w:val="18"/>
        </w:numPr>
        <w:spacing w:after="0"/>
        <w:contextualSpacing w:val="0"/>
        <w:rPr>
          <w:rFonts w:ascii="Calibri" w:eastAsia="Calibri" w:hAnsi="Calibri"/>
          <w:sz w:val="22"/>
          <w:szCs w:val="22"/>
        </w:rPr>
      </w:pPr>
      <w:r w:rsidRPr="00040CE1">
        <w:rPr>
          <w:rFonts w:ascii="Calibri" w:eastAsia="Calibri" w:hAnsi="Calibri"/>
          <w:sz w:val="22"/>
          <w:szCs w:val="22"/>
        </w:rPr>
        <w:t>v doglednem času reševal morebitne reklamacije s strani naročnika,</w:t>
      </w:r>
    </w:p>
    <w:p w14:paraId="3BB2F7A2" w14:textId="77777777" w:rsidR="009443F4" w:rsidRPr="00040CE1" w:rsidRDefault="009443F4" w:rsidP="009443F4">
      <w:pPr>
        <w:pStyle w:val="ListParagraph"/>
        <w:numPr>
          <w:ilvl w:val="0"/>
          <w:numId w:val="18"/>
        </w:numPr>
        <w:spacing w:after="0"/>
        <w:contextualSpacing w:val="0"/>
        <w:rPr>
          <w:rFonts w:ascii="Calibri" w:eastAsia="Calibri" w:hAnsi="Calibri"/>
          <w:sz w:val="22"/>
          <w:szCs w:val="22"/>
        </w:rPr>
      </w:pPr>
      <w:r w:rsidRPr="00040CE1">
        <w:rPr>
          <w:rFonts w:ascii="Calibri" w:eastAsia="Calibri" w:hAnsi="Calibri"/>
          <w:sz w:val="22"/>
          <w:szCs w:val="22"/>
        </w:rPr>
        <w:t xml:space="preserve">vse informacije naročnika varoval kot poslovno skrivnost tudi po prenehanju veljavnosti te pogodbe, </w:t>
      </w:r>
    </w:p>
    <w:p w14:paraId="5BD2C343" w14:textId="77777777" w:rsidR="009443F4" w:rsidRDefault="009443F4" w:rsidP="009443F4">
      <w:pPr>
        <w:pStyle w:val="ListParagraph"/>
        <w:numPr>
          <w:ilvl w:val="0"/>
          <w:numId w:val="18"/>
        </w:numPr>
        <w:spacing w:after="0"/>
        <w:contextualSpacing w:val="0"/>
        <w:rPr>
          <w:rFonts w:ascii="Calibri" w:eastAsia="Calibri" w:hAnsi="Calibri"/>
          <w:sz w:val="22"/>
          <w:szCs w:val="22"/>
        </w:rPr>
      </w:pPr>
      <w:r w:rsidRPr="00040CE1">
        <w:rPr>
          <w:rFonts w:ascii="Calibri" w:eastAsia="Calibri" w:hAnsi="Calibri"/>
          <w:sz w:val="22"/>
          <w:szCs w:val="22"/>
        </w:rPr>
        <w:t>sodeloval z naročnikom ter ga sproti obveščal o vseh morebitnih spremembah izvajanja te pogodbe ter mu sproti posredoval vse podatke, ki bi lahko kakorkoli vplivali na potek izvajanja te pogodbe,</w:t>
      </w:r>
    </w:p>
    <w:p w14:paraId="3F99D122" w14:textId="77777777" w:rsidR="009443F4" w:rsidRPr="00066306" w:rsidRDefault="009443F4" w:rsidP="009443F4">
      <w:pPr>
        <w:pStyle w:val="ListParagraph"/>
        <w:numPr>
          <w:ilvl w:val="0"/>
          <w:numId w:val="18"/>
        </w:numPr>
        <w:rPr>
          <w:rFonts w:ascii="Calibri" w:eastAsia="Calibri" w:hAnsi="Calibri"/>
          <w:sz w:val="22"/>
          <w:szCs w:val="22"/>
        </w:rPr>
      </w:pPr>
      <w:r w:rsidRPr="00066306">
        <w:rPr>
          <w:rFonts w:ascii="Calibri" w:eastAsia="Calibri" w:hAnsi="Calibri"/>
          <w:sz w:val="22"/>
          <w:szCs w:val="22"/>
        </w:rPr>
        <w:t>naročniku na njegovo zahtevo posredoval pisna pojasnila in vso vsebinsko, finančno in pravno dokumentacijo v zvezi z izvrševanjem obveznosti po tej pogodbi,</w:t>
      </w:r>
    </w:p>
    <w:p w14:paraId="0AF8DF7E" w14:textId="77777777" w:rsidR="009443F4" w:rsidRDefault="009443F4" w:rsidP="009443F4">
      <w:pPr>
        <w:pStyle w:val="ListParagraph"/>
        <w:numPr>
          <w:ilvl w:val="0"/>
          <w:numId w:val="18"/>
        </w:numPr>
        <w:spacing w:after="0"/>
        <w:ind w:left="714" w:hanging="357"/>
        <w:contextualSpacing w:val="0"/>
        <w:rPr>
          <w:rFonts w:ascii="Calibri" w:eastAsia="Calibri" w:hAnsi="Calibri"/>
          <w:sz w:val="22"/>
          <w:szCs w:val="22"/>
        </w:rPr>
      </w:pPr>
      <w:r w:rsidRPr="00040CE1">
        <w:rPr>
          <w:rFonts w:ascii="Calibri" w:eastAsia="Calibri" w:hAnsi="Calibri"/>
          <w:sz w:val="22"/>
          <w:szCs w:val="22"/>
        </w:rPr>
        <w:t>ščitil interese naročnika,</w:t>
      </w:r>
    </w:p>
    <w:p w14:paraId="08A2ABF6" w14:textId="77777777" w:rsidR="009443F4" w:rsidRPr="00EF2AA2" w:rsidRDefault="009443F4" w:rsidP="009443F4">
      <w:pPr>
        <w:pStyle w:val="ListParagraph"/>
        <w:numPr>
          <w:ilvl w:val="0"/>
          <w:numId w:val="18"/>
        </w:numPr>
        <w:spacing w:after="0"/>
      </w:pPr>
      <w:r w:rsidRPr="00EC75A2">
        <w:rPr>
          <w:sz w:val="22"/>
          <w:szCs w:val="22"/>
        </w:rPr>
        <w:t>je izvajalcu poznan načrt integritete DUTB v delu, ki se nanaša nanj</w:t>
      </w:r>
      <w:r>
        <w:rPr>
          <w:sz w:val="22"/>
          <w:szCs w:val="22"/>
        </w:rPr>
        <w:t>,</w:t>
      </w:r>
    </w:p>
    <w:p w14:paraId="63AB9EE8" w14:textId="77777777" w:rsidR="009443F4" w:rsidRDefault="009443F4" w:rsidP="009443F4">
      <w:pPr>
        <w:widowControl/>
        <w:numPr>
          <w:ilvl w:val="0"/>
          <w:numId w:val="18"/>
        </w:numPr>
        <w:spacing w:after="0"/>
        <w:ind w:left="714" w:hanging="357"/>
        <w:rPr>
          <w:rFonts w:ascii="Calibri" w:eastAsia="Calibri" w:hAnsi="Calibri"/>
          <w:sz w:val="22"/>
          <w:szCs w:val="22"/>
        </w:rPr>
      </w:pPr>
      <w:r w:rsidRPr="00040CE1">
        <w:rPr>
          <w:rFonts w:ascii="Calibri" w:eastAsia="Calibri" w:hAnsi="Calibri"/>
          <w:sz w:val="22"/>
          <w:szCs w:val="22"/>
        </w:rPr>
        <w:t>za vsako spremembo pri izvajanju pogodbenih določil predhodno zahteval soglasje naročnika,</w:t>
      </w:r>
    </w:p>
    <w:p w14:paraId="49FC205E" w14:textId="77777777" w:rsidR="009443F4" w:rsidRPr="00066306" w:rsidRDefault="009443F4" w:rsidP="009443F4">
      <w:pPr>
        <w:widowControl/>
        <w:numPr>
          <w:ilvl w:val="0"/>
          <w:numId w:val="18"/>
        </w:numPr>
        <w:spacing w:after="0"/>
        <w:ind w:left="714" w:hanging="357"/>
        <w:rPr>
          <w:rFonts w:ascii="Calibri" w:eastAsia="Calibri" w:hAnsi="Calibri"/>
          <w:sz w:val="22"/>
          <w:szCs w:val="22"/>
        </w:rPr>
      </w:pPr>
      <w:r w:rsidRPr="00066306">
        <w:rPr>
          <w:rFonts w:ascii="Calibri" w:eastAsia="Calibri" w:hAnsi="Calibri"/>
          <w:sz w:val="22"/>
          <w:szCs w:val="22"/>
        </w:rPr>
        <w:t xml:space="preserve">za nujne primere, ko bi lahko nastala škoda naročniku ali tretjim osebam, zagotovil odzivnost </w:t>
      </w:r>
      <w:r w:rsidRPr="00F64078">
        <w:rPr>
          <w:rFonts w:ascii="Calibri" w:eastAsia="Calibri" w:hAnsi="Calibri"/>
          <w:sz w:val="22"/>
          <w:szCs w:val="22"/>
        </w:rPr>
        <w:t>v roku dveh ur</w:t>
      </w:r>
      <w:r w:rsidRPr="00066306">
        <w:rPr>
          <w:rFonts w:ascii="Calibri" w:eastAsia="Calibri" w:hAnsi="Calibri"/>
          <w:sz w:val="22"/>
          <w:szCs w:val="22"/>
        </w:rPr>
        <w:t xml:space="preserve"> od prejema naročnikovega obvestila (velja tudi elektronska pošta poslana na elektronski naslov ali telefonsko obvestilo), </w:t>
      </w:r>
    </w:p>
    <w:p w14:paraId="68729A2D" w14:textId="77777777" w:rsidR="009443F4" w:rsidRPr="00B80D50" w:rsidRDefault="009443F4" w:rsidP="009443F4">
      <w:pPr>
        <w:widowControl/>
        <w:numPr>
          <w:ilvl w:val="0"/>
          <w:numId w:val="18"/>
        </w:numPr>
        <w:spacing w:after="0"/>
        <w:ind w:left="714" w:hanging="357"/>
        <w:rPr>
          <w:rFonts w:ascii="Calibri" w:eastAsia="Calibri" w:hAnsi="Calibri"/>
          <w:sz w:val="22"/>
          <w:szCs w:val="22"/>
        </w:rPr>
      </w:pPr>
      <w:r w:rsidRPr="00066306">
        <w:rPr>
          <w:rFonts w:ascii="Calibri" w:eastAsia="Calibri" w:hAnsi="Calibri"/>
          <w:sz w:val="22"/>
          <w:szCs w:val="22"/>
        </w:rPr>
        <w:t xml:space="preserve">ob zaključku posameznega naročila oziroma na poziv naročnika odstranil z objekta ves še eventualno ne vgrajen, neuporaben ali odpadni material ter zapustil objekt popolnoma </w:t>
      </w:r>
      <w:r w:rsidRPr="00B80D50">
        <w:rPr>
          <w:rFonts w:ascii="Calibri" w:eastAsia="Calibri" w:hAnsi="Calibri"/>
          <w:sz w:val="22"/>
          <w:szCs w:val="22"/>
        </w:rPr>
        <w:t>očiščen,</w:t>
      </w:r>
    </w:p>
    <w:p w14:paraId="0F919CFF" w14:textId="77777777" w:rsidR="009443F4" w:rsidRPr="00040CE1" w:rsidRDefault="009443F4" w:rsidP="009443F4">
      <w:pPr>
        <w:widowControl/>
        <w:numPr>
          <w:ilvl w:val="0"/>
          <w:numId w:val="18"/>
        </w:numPr>
        <w:spacing w:after="0"/>
        <w:ind w:left="714" w:hanging="357"/>
        <w:rPr>
          <w:rFonts w:ascii="Calibri" w:eastAsia="Calibri" w:hAnsi="Calibri"/>
          <w:sz w:val="22"/>
          <w:szCs w:val="22"/>
        </w:rPr>
      </w:pPr>
      <w:r w:rsidRPr="00B80D50">
        <w:rPr>
          <w:rFonts w:ascii="Calibri" w:eastAsia="Calibri" w:hAnsi="Calibri"/>
          <w:sz w:val="22"/>
          <w:szCs w:val="22"/>
        </w:rPr>
        <w:t>po končanih delih obvestil naročnika in ga po potrebi pozval k primopredaji izvedenih del. Naročnik in izvajalec bosta po potrebi podpisala ustrezen zapisnik za opravljena dela</w:t>
      </w:r>
      <w:r w:rsidRPr="0023513E">
        <w:rPr>
          <w:rFonts w:ascii="Calibri" w:eastAsia="Calibri" w:hAnsi="Calibri"/>
          <w:sz w:val="22"/>
          <w:szCs w:val="22"/>
        </w:rPr>
        <w:t>, ki bo osnova za plačilo storitev po tej pogodbi,</w:t>
      </w:r>
    </w:p>
    <w:p w14:paraId="6040A4A6" w14:textId="77777777" w:rsidR="009443F4" w:rsidRDefault="009443F4" w:rsidP="009443F4">
      <w:pPr>
        <w:widowControl/>
        <w:numPr>
          <w:ilvl w:val="0"/>
          <w:numId w:val="18"/>
        </w:numPr>
        <w:spacing w:after="0"/>
        <w:rPr>
          <w:rFonts w:ascii="Calibri" w:eastAsia="Calibri" w:hAnsi="Calibri"/>
          <w:sz w:val="22"/>
          <w:szCs w:val="22"/>
        </w:rPr>
      </w:pPr>
      <w:r w:rsidRPr="00040CE1">
        <w:rPr>
          <w:rFonts w:ascii="Calibri" w:eastAsia="Calibri" w:hAnsi="Calibri"/>
          <w:sz w:val="22"/>
          <w:szCs w:val="22"/>
        </w:rPr>
        <w:t xml:space="preserve">pravočasno opozoril na morebitne ovire pri izvajanju </w:t>
      </w:r>
      <w:r>
        <w:rPr>
          <w:rFonts w:ascii="Calibri" w:eastAsia="Calibri" w:hAnsi="Calibri"/>
          <w:sz w:val="22"/>
          <w:szCs w:val="22"/>
        </w:rPr>
        <w:t>predmeta pogodbe,</w:t>
      </w:r>
    </w:p>
    <w:p w14:paraId="2AF94F1F" w14:textId="06AB8718" w:rsidR="009443F4" w:rsidRPr="00F64078" w:rsidRDefault="009443F4" w:rsidP="009443F4">
      <w:pPr>
        <w:widowControl/>
        <w:numPr>
          <w:ilvl w:val="0"/>
          <w:numId w:val="18"/>
        </w:numPr>
        <w:spacing w:after="0"/>
        <w:rPr>
          <w:rFonts w:ascii="Calibri" w:eastAsia="Calibri" w:hAnsi="Calibri"/>
          <w:sz w:val="22"/>
          <w:szCs w:val="22"/>
        </w:rPr>
      </w:pPr>
      <w:r>
        <w:rPr>
          <w:rFonts w:ascii="Calibri" w:eastAsia="Calibri" w:hAnsi="Calibri"/>
          <w:sz w:val="22"/>
          <w:szCs w:val="22"/>
        </w:rPr>
        <w:t xml:space="preserve">upošteval in deloval v skladu z določbami merodajne zakonodaje, ki se nanaša na </w:t>
      </w:r>
      <w:r w:rsidR="00006D43">
        <w:rPr>
          <w:rFonts w:ascii="Calibri" w:eastAsia="Calibri" w:hAnsi="Calibri"/>
          <w:sz w:val="22"/>
          <w:szCs w:val="22"/>
        </w:rPr>
        <w:t>urejanje okolice nepremičnin.</w:t>
      </w:r>
      <w:r w:rsidRPr="00F64078">
        <w:rPr>
          <w:rFonts w:ascii="Calibri" w:eastAsia="Calibri" w:hAnsi="Calibri"/>
          <w:sz w:val="22"/>
          <w:szCs w:val="22"/>
        </w:rPr>
        <w:t xml:space="preserve"> </w:t>
      </w:r>
    </w:p>
    <w:p w14:paraId="42729981" w14:textId="77777777" w:rsidR="009443F4" w:rsidRDefault="009443F4" w:rsidP="009443F4">
      <w:pPr>
        <w:spacing w:after="0"/>
        <w:rPr>
          <w:rFonts w:ascii="Calibri" w:eastAsia="Calibri" w:hAnsi="Calibri"/>
          <w:sz w:val="22"/>
          <w:szCs w:val="22"/>
          <w:highlight w:val="green"/>
        </w:rPr>
      </w:pPr>
    </w:p>
    <w:p w14:paraId="6AE3DF0A" w14:textId="77777777" w:rsidR="009443F4" w:rsidRPr="00040CE1" w:rsidRDefault="009443F4" w:rsidP="009443F4">
      <w:pPr>
        <w:spacing w:after="0"/>
        <w:rPr>
          <w:rFonts w:ascii="Calibri" w:eastAsia="Calibri" w:hAnsi="Calibri"/>
          <w:sz w:val="22"/>
          <w:szCs w:val="22"/>
        </w:rPr>
      </w:pPr>
      <w:r w:rsidRPr="00A24969">
        <w:rPr>
          <w:rFonts w:ascii="Calibri" w:eastAsia="Calibri" w:hAnsi="Calibri"/>
          <w:sz w:val="22"/>
          <w:szCs w:val="22"/>
        </w:rPr>
        <w:t>Izvajalec bo pogodbene obveznosti izvajal s strokovno usposobljenimi delavci.</w:t>
      </w:r>
      <w:r w:rsidRPr="00040CE1">
        <w:rPr>
          <w:rFonts w:ascii="Calibri" w:eastAsia="Calibri" w:hAnsi="Calibri"/>
          <w:sz w:val="22"/>
          <w:szCs w:val="22"/>
        </w:rPr>
        <w:t xml:space="preserve"> </w:t>
      </w:r>
    </w:p>
    <w:p w14:paraId="42F07BDE" w14:textId="77777777" w:rsidR="009443F4" w:rsidRDefault="009443F4" w:rsidP="009443F4">
      <w:pPr>
        <w:spacing w:after="0"/>
        <w:rPr>
          <w:rFonts w:ascii="Calibri" w:eastAsia="Calibri" w:hAnsi="Calibri"/>
          <w:sz w:val="22"/>
          <w:szCs w:val="22"/>
        </w:rPr>
      </w:pPr>
    </w:p>
    <w:p w14:paraId="1ECCC998" w14:textId="77777777" w:rsidR="009443F4" w:rsidRDefault="009443F4" w:rsidP="009443F4">
      <w:pPr>
        <w:spacing w:after="0"/>
        <w:jc w:val="center"/>
        <w:rPr>
          <w:b/>
          <w:sz w:val="22"/>
          <w:szCs w:val="22"/>
        </w:rPr>
      </w:pPr>
      <w:r>
        <w:rPr>
          <w:b/>
          <w:sz w:val="22"/>
          <w:szCs w:val="22"/>
        </w:rPr>
        <w:t>OBVEZNOSTI NAROČNIKA</w:t>
      </w:r>
    </w:p>
    <w:p w14:paraId="315E8CCF" w14:textId="77777777" w:rsidR="009443F4" w:rsidRDefault="009443F4" w:rsidP="009443F4">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134CAAB5" w14:textId="77777777" w:rsidR="009443F4" w:rsidRDefault="009443F4" w:rsidP="009443F4">
      <w:pPr>
        <w:spacing w:after="0"/>
        <w:rPr>
          <w:sz w:val="22"/>
          <w:szCs w:val="22"/>
        </w:rPr>
      </w:pPr>
    </w:p>
    <w:p w14:paraId="7F3D9C7F" w14:textId="77777777" w:rsidR="009443F4" w:rsidRDefault="009443F4" w:rsidP="009443F4">
      <w:pPr>
        <w:spacing w:after="0"/>
        <w:rPr>
          <w:rFonts w:ascii="Calibri" w:eastAsia="Calibri" w:hAnsi="Calibri"/>
          <w:sz w:val="22"/>
          <w:szCs w:val="22"/>
        </w:rPr>
      </w:pPr>
      <w:r>
        <w:rPr>
          <w:rFonts w:ascii="Calibri" w:eastAsia="Calibri" w:hAnsi="Calibri"/>
          <w:sz w:val="22"/>
          <w:szCs w:val="22"/>
        </w:rPr>
        <w:t xml:space="preserve">Naročnik je ves čas trajanja te pogodbe dolžan sodelovati s kontaktno osebo izvajalca in pravočasno izpolnjevati finančne obveznosti po tej pogodbi ter izvajalcu dati na </w:t>
      </w:r>
      <w:r w:rsidRPr="00B40590">
        <w:rPr>
          <w:rFonts w:ascii="Calibri" w:eastAsia="Calibri" w:hAnsi="Calibri"/>
          <w:sz w:val="22"/>
          <w:szCs w:val="22"/>
        </w:rPr>
        <w:t xml:space="preserve">razpolago tiste podatke, ki so neizogibno potrebni za pravilno in kvalitetno izvedbo </w:t>
      </w:r>
      <w:r>
        <w:rPr>
          <w:rFonts w:ascii="Calibri" w:eastAsia="Calibri" w:hAnsi="Calibri"/>
          <w:sz w:val="22"/>
          <w:szCs w:val="22"/>
        </w:rPr>
        <w:t>njegov</w:t>
      </w:r>
      <w:r w:rsidRPr="00B40590">
        <w:rPr>
          <w:rFonts w:ascii="Calibri" w:eastAsia="Calibri" w:hAnsi="Calibri"/>
          <w:sz w:val="22"/>
          <w:szCs w:val="22"/>
        </w:rPr>
        <w:t>ih obveznosti</w:t>
      </w:r>
      <w:r>
        <w:rPr>
          <w:rFonts w:ascii="Calibri" w:eastAsia="Calibri" w:hAnsi="Calibri"/>
          <w:sz w:val="22"/>
          <w:szCs w:val="22"/>
        </w:rPr>
        <w:t>.</w:t>
      </w:r>
    </w:p>
    <w:p w14:paraId="79A99D8F" w14:textId="77777777" w:rsidR="009443F4" w:rsidRDefault="009443F4" w:rsidP="009443F4">
      <w:pPr>
        <w:spacing w:after="0"/>
        <w:rPr>
          <w:rFonts w:ascii="Calibri" w:eastAsia="Calibri" w:hAnsi="Calibri"/>
          <w:sz w:val="22"/>
          <w:szCs w:val="22"/>
        </w:rPr>
      </w:pPr>
    </w:p>
    <w:p w14:paraId="7B0E66AA" w14:textId="77777777" w:rsidR="009443F4" w:rsidRDefault="009443F4" w:rsidP="009443F4">
      <w:pPr>
        <w:spacing w:after="0"/>
        <w:jc w:val="center"/>
        <w:rPr>
          <w:b/>
          <w:sz w:val="22"/>
          <w:szCs w:val="22"/>
        </w:rPr>
      </w:pPr>
      <w:r>
        <w:rPr>
          <w:b/>
          <w:sz w:val="22"/>
          <w:szCs w:val="22"/>
        </w:rPr>
        <w:t>VIŠJA SILA</w:t>
      </w:r>
    </w:p>
    <w:p w14:paraId="7285815D" w14:textId="77777777" w:rsidR="009443F4" w:rsidRDefault="009443F4" w:rsidP="009443F4">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06C0C580" w14:textId="77777777" w:rsidR="009443F4" w:rsidRDefault="009443F4" w:rsidP="009443F4">
      <w:pPr>
        <w:spacing w:after="0"/>
        <w:rPr>
          <w:sz w:val="22"/>
          <w:szCs w:val="22"/>
        </w:rPr>
      </w:pPr>
    </w:p>
    <w:p w14:paraId="2C656497" w14:textId="77777777" w:rsidR="009443F4" w:rsidRDefault="009443F4" w:rsidP="009443F4">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Kot višja sila se štejejo nepričakovani naravni dogodki, ki imajo značaj elementarne nesreče (povodenj, potresi, požari itd.) in drugi dogodki, ki jih ni mogoče odpraviti, se jim izogniti ali odvrniti.</w:t>
      </w:r>
    </w:p>
    <w:p w14:paraId="48D0CB53" w14:textId="77777777" w:rsidR="009443F4" w:rsidRDefault="009443F4" w:rsidP="009443F4">
      <w:pPr>
        <w:autoSpaceDE w:val="0"/>
        <w:autoSpaceDN w:val="0"/>
        <w:adjustRightInd w:val="0"/>
        <w:spacing w:after="0"/>
        <w:ind w:right="62"/>
        <w:rPr>
          <w:rFonts w:ascii="Calibri" w:eastAsia="Calibri" w:hAnsi="Calibri"/>
          <w:sz w:val="22"/>
          <w:szCs w:val="22"/>
        </w:rPr>
      </w:pPr>
    </w:p>
    <w:p w14:paraId="0D14FA29" w14:textId="77777777" w:rsidR="009443F4" w:rsidRDefault="009443F4" w:rsidP="009443F4">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78CDA38C" w14:textId="77777777" w:rsidR="009443F4" w:rsidRDefault="009443F4" w:rsidP="009443F4">
      <w:pPr>
        <w:autoSpaceDE w:val="0"/>
        <w:autoSpaceDN w:val="0"/>
        <w:adjustRightInd w:val="0"/>
        <w:spacing w:after="0"/>
        <w:ind w:right="62"/>
        <w:rPr>
          <w:rFonts w:ascii="Calibri" w:eastAsia="Calibri" w:hAnsi="Calibri"/>
          <w:sz w:val="22"/>
          <w:szCs w:val="22"/>
        </w:rPr>
      </w:pPr>
    </w:p>
    <w:p w14:paraId="04083BF5" w14:textId="77777777" w:rsidR="009443F4" w:rsidRDefault="009443F4" w:rsidP="009443F4">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 xml:space="preserve">Pogodbeni stranki ne odgovarjata za škodo, ki je nastala kot posledica delovanja višje sile oz. vzrokov, na katere nastanek in delovanje nista mogli vplivati. </w:t>
      </w:r>
    </w:p>
    <w:p w14:paraId="4AF0D07D" w14:textId="77777777" w:rsidR="009443F4" w:rsidRDefault="009443F4" w:rsidP="009443F4">
      <w:pPr>
        <w:autoSpaceDE w:val="0"/>
        <w:autoSpaceDN w:val="0"/>
        <w:adjustRightInd w:val="0"/>
        <w:spacing w:after="0"/>
        <w:ind w:right="62"/>
        <w:rPr>
          <w:rFonts w:ascii="Calibri" w:eastAsia="Calibri" w:hAnsi="Calibri"/>
          <w:sz w:val="22"/>
          <w:szCs w:val="22"/>
        </w:rPr>
      </w:pPr>
    </w:p>
    <w:p w14:paraId="137B24E1" w14:textId="77777777" w:rsidR="009443F4" w:rsidRDefault="009443F4" w:rsidP="009443F4">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Pogodbena stranka, ki se sklicuje na višjo silo je dolžna o nastopu višje sile in njenem prenehanju takoj pisno obvestiti drugo pogodbeno stranko. V nasprotnem primeru odgovarja za vso, zaradi tega nastalo škodo.</w:t>
      </w:r>
    </w:p>
    <w:p w14:paraId="76427A91" w14:textId="77777777" w:rsidR="009443F4" w:rsidRDefault="009443F4" w:rsidP="009443F4">
      <w:pPr>
        <w:autoSpaceDE w:val="0"/>
        <w:autoSpaceDN w:val="0"/>
        <w:adjustRightInd w:val="0"/>
        <w:spacing w:after="0"/>
        <w:ind w:right="62"/>
        <w:rPr>
          <w:rFonts w:ascii="Calibri" w:eastAsia="Calibri" w:hAnsi="Calibri"/>
          <w:sz w:val="22"/>
          <w:szCs w:val="22"/>
        </w:rPr>
      </w:pPr>
    </w:p>
    <w:p w14:paraId="6F64FAAB" w14:textId="77777777" w:rsidR="009443F4" w:rsidRDefault="009443F4" w:rsidP="009443F4">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Primere višje sile in njihovo trajanje ugotavljata pogodbeni stranki sporazumno.</w:t>
      </w:r>
    </w:p>
    <w:p w14:paraId="0FF164D7" w14:textId="77777777" w:rsidR="009443F4" w:rsidRDefault="009443F4" w:rsidP="009443F4">
      <w:pPr>
        <w:autoSpaceDE w:val="0"/>
        <w:autoSpaceDN w:val="0"/>
        <w:adjustRightInd w:val="0"/>
        <w:spacing w:after="0"/>
        <w:ind w:right="62"/>
        <w:rPr>
          <w:rFonts w:ascii="Calibri" w:eastAsia="Calibri" w:hAnsi="Calibri"/>
          <w:sz w:val="22"/>
          <w:szCs w:val="22"/>
        </w:rPr>
      </w:pPr>
    </w:p>
    <w:p w14:paraId="3AB6432E" w14:textId="77777777" w:rsidR="009443F4" w:rsidRDefault="009443F4" w:rsidP="009443F4">
      <w:pPr>
        <w:spacing w:after="0"/>
        <w:jc w:val="center"/>
        <w:rPr>
          <w:b/>
          <w:sz w:val="22"/>
          <w:szCs w:val="22"/>
        </w:rPr>
      </w:pPr>
      <w:r>
        <w:rPr>
          <w:b/>
          <w:sz w:val="22"/>
          <w:szCs w:val="22"/>
        </w:rPr>
        <w:t>POSLOVNA SKRIVNOST</w:t>
      </w:r>
    </w:p>
    <w:p w14:paraId="7D3C0297" w14:textId="77777777" w:rsidR="009443F4" w:rsidRDefault="009443F4" w:rsidP="009443F4">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023C549E" w14:textId="77777777" w:rsidR="009443F4" w:rsidRDefault="009443F4" w:rsidP="009443F4">
      <w:pPr>
        <w:autoSpaceDE w:val="0"/>
        <w:autoSpaceDN w:val="0"/>
        <w:adjustRightInd w:val="0"/>
        <w:spacing w:after="0"/>
        <w:rPr>
          <w:rFonts w:ascii="Calibri" w:eastAsia="Calibri" w:hAnsi="Calibri"/>
          <w:sz w:val="22"/>
          <w:szCs w:val="22"/>
        </w:rPr>
      </w:pPr>
    </w:p>
    <w:p w14:paraId="5F86EB51" w14:textId="77777777" w:rsidR="009443F4" w:rsidRDefault="009443F4" w:rsidP="009443F4">
      <w:pPr>
        <w:spacing w:after="0"/>
        <w:rPr>
          <w:rFonts w:ascii="Calibri" w:eastAsia="Calibri" w:hAnsi="Calibri"/>
          <w:sz w:val="22"/>
          <w:szCs w:val="22"/>
        </w:rPr>
      </w:pPr>
      <w:r>
        <w:rPr>
          <w:rFonts w:ascii="Calibri" w:eastAsia="Calibri" w:hAnsi="Calibri"/>
          <w:sz w:val="22"/>
          <w:szCs w:val="22"/>
        </w:rPr>
        <w:t>Vsi podatki in informacije, ki jih izvajalec v času trajanja te pogodbe pridobi od naročnika ali se nanj nanašajo, predstavljajo poslovno skrivnost, iz česar izhaja njegova obveznost do molčečnosti in varovanja poslovne skrivnosti ves čas veljavnosti te pogodbe in tudi po njenem prenehanju.</w:t>
      </w:r>
    </w:p>
    <w:p w14:paraId="55FE6BED" w14:textId="77777777" w:rsidR="009443F4" w:rsidRDefault="009443F4" w:rsidP="009443F4">
      <w:pPr>
        <w:spacing w:after="0"/>
        <w:rPr>
          <w:rFonts w:ascii="Calibri" w:eastAsia="Calibri" w:hAnsi="Calibri"/>
          <w:sz w:val="22"/>
          <w:szCs w:val="22"/>
        </w:rPr>
      </w:pPr>
    </w:p>
    <w:p w14:paraId="1C7F4A5A" w14:textId="77777777" w:rsidR="009443F4" w:rsidRDefault="009443F4" w:rsidP="009443F4">
      <w:pPr>
        <w:pStyle w:val="ListParagraph"/>
        <w:numPr>
          <w:ilvl w:val="0"/>
          <w:numId w:val="0"/>
        </w:numPr>
        <w:spacing w:after="0"/>
        <w:ind w:left="720"/>
        <w:rPr>
          <w:b/>
          <w:sz w:val="22"/>
          <w:szCs w:val="22"/>
        </w:rPr>
      </w:pPr>
      <w:r>
        <w:rPr>
          <w:b/>
          <w:sz w:val="22"/>
          <w:szCs w:val="22"/>
        </w:rPr>
        <w:t>FINANČNO ZAVAROVANJE ZA DOBRO IZVEDBO POGODBENIH OBVEZNOSTI</w:t>
      </w:r>
    </w:p>
    <w:p w14:paraId="5A541DB5" w14:textId="77777777" w:rsidR="009443F4" w:rsidRDefault="009443F4" w:rsidP="009443F4">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68049FBD" w14:textId="77777777" w:rsidR="009443F4" w:rsidRDefault="009443F4" w:rsidP="009443F4">
      <w:pPr>
        <w:spacing w:after="0"/>
        <w:rPr>
          <w:sz w:val="22"/>
          <w:szCs w:val="22"/>
        </w:rPr>
      </w:pPr>
    </w:p>
    <w:p w14:paraId="14710096" w14:textId="77777777" w:rsidR="009443F4" w:rsidRDefault="009443F4" w:rsidP="009443F4">
      <w:pPr>
        <w:spacing w:after="0"/>
        <w:rPr>
          <w:sz w:val="22"/>
          <w:szCs w:val="22"/>
        </w:rPr>
      </w:pPr>
      <w:r>
        <w:rPr>
          <w:rFonts w:ascii="Calibri" w:eastAsia="Calibri" w:hAnsi="Calibri"/>
          <w:sz w:val="22"/>
          <w:szCs w:val="22"/>
        </w:rPr>
        <w:t>Izvajalec</w:t>
      </w:r>
      <w:r>
        <w:rPr>
          <w:sz w:val="22"/>
          <w:szCs w:val="22"/>
        </w:rPr>
        <w:t xml:space="preserve"> je najkasneje v osmih dneh po sklenitvi te pogodbe, kot pogoj za veljavnost pogodbe, naročniku izroči zavarovanje v obliki bančne garancije/kavcijskega zavarovanja za dobro izvedbo pogodbenih obveznosti </w:t>
      </w:r>
      <w:r w:rsidRPr="009D7316">
        <w:rPr>
          <w:sz w:val="22"/>
          <w:szCs w:val="22"/>
        </w:rPr>
        <w:t xml:space="preserve">v višini </w:t>
      </w:r>
      <w:r>
        <w:rPr>
          <w:sz w:val="22"/>
          <w:szCs w:val="22"/>
        </w:rPr>
        <w:t>5</w:t>
      </w:r>
      <w:r w:rsidRPr="009D7316">
        <w:rPr>
          <w:sz w:val="22"/>
          <w:szCs w:val="22"/>
        </w:rPr>
        <w:t>0.000 EUR,</w:t>
      </w:r>
      <w:r>
        <w:rPr>
          <w:sz w:val="22"/>
          <w:szCs w:val="22"/>
        </w:rPr>
        <w:t xml:space="preserve"> z veljavnostjo 60 dni po </w:t>
      </w:r>
      <w:r>
        <w:rPr>
          <w:sz w:val="22"/>
          <w:szCs w:val="22"/>
        </w:rPr>
        <w:lastRenderedPageBreak/>
        <w:t xml:space="preserve">koncu trajanja te pogodbe. </w:t>
      </w:r>
    </w:p>
    <w:p w14:paraId="4E3035AF" w14:textId="77777777" w:rsidR="009443F4" w:rsidRDefault="009443F4" w:rsidP="009443F4">
      <w:pPr>
        <w:spacing w:after="0"/>
        <w:rPr>
          <w:sz w:val="22"/>
          <w:szCs w:val="22"/>
        </w:rPr>
      </w:pPr>
    </w:p>
    <w:p w14:paraId="2A886772" w14:textId="77777777" w:rsidR="009443F4" w:rsidRDefault="009443F4" w:rsidP="009443F4">
      <w:pPr>
        <w:spacing w:after="0"/>
        <w:rPr>
          <w:sz w:val="22"/>
          <w:szCs w:val="22"/>
        </w:rPr>
      </w:pPr>
      <w:r>
        <w:rPr>
          <w:sz w:val="22"/>
          <w:szCs w:val="22"/>
        </w:rPr>
        <w:t xml:space="preserve">Če </w:t>
      </w:r>
      <w:r>
        <w:rPr>
          <w:rFonts w:ascii="Calibri" w:eastAsia="Calibri" w:hAnsi="Calibri"/>
          <w:sz w:val="22"/>
          <w:szCs w:val="22"/>
        </w:rPr>
        <w:t>izvajalec</w:t>
      </w:r>
      <w:r>
        <w:rPr>
          <w:sz w:val="22"/>
          <w:szCs w:val="22"/>
        </w:rPr>
        <w:t xml:space="preserve"> v roku iz prvega odstavka tega člena naročniku ne izroči bančne garancije/kavcijskega zavarovanja za dobro izvedbo pogodbenih obveznosti, pogodba preneha veljati.</w:t>
      </w:r>
    </w:p>
    <w:p w14:paraId="4DF55755" w14:textId="77777777" w:rsidR="009443F4" w:rsidRDefault="009443F4" w:rsidP="009443F4">
      <w:pPr>
        <w:spacing w:after="0"/>
        <w:rPr>
          <w:sz w:val="22"/>
          <w:szCs w:val="22"/>
        </w:rPr>
      </w:pPr>
    </w:p>
    <w:p w14:paraId="58242654" w14:textId="77777777" w:rsidR="009443F4" w:rsidRDefault="009443F4" w:rsidP="009443F4">
      <w:pPr>
        <w:spacing w:after="0"/>
        <w:rPr>
          <w:sz w:val="22"/>
          <w:szCs w:val="22"/>
        </w:rPr>
      </w:pPr>
      <w:r>
        <w:rPr>
          <w:sz w:val="22"/>
          <w:szCs w:val="22"/>
        </w:rPr>
        <w:t xml:space="preserve">Naročnik lahko unovči bančno garancijo/kavcijsko zavarovanje za dobro izvedbo pogodbenih obveznosti, če bo izvajalec:  </w:t>
      </w:r>
    </w:p>
    <w:p w14:paraId="7DDF452B" w14:textId="77777777" w:rsidR="009443F4" w:rsidRPr="00A24969" w:rsidRDefault="009443F4" w:rsidP="009443F4">
      <w:pPr>
        <w:pStyle w:val="ListParagraph"/>
        <w:numPr>
          <w:ilvl w:val="0"/>
          <w:numId w:val="21"/>
        </w:numPr>
        <w:spacing w:after="0"/>
        <w:rPr>
          <w:rFonts w:cs="Times New Roman"/>
          <w:sz w:val="22"/>
          <w:szCs w:val="22"/>
          <w:lang w:eastAsia="sl-SI"/>
        </w:rPr>
      </w:pPr>
      <w:r w:rsidRPr="00A24969">
        <w:rPr>
          <w:rFonts w:cs="Times New Roman"/>
          <w:sz w:val="22"/>
          <w:szCs w:val="22"/>
          <w:lang w:eastAsia="sl-SI"/>
        </w:rPr>
        <w:t>kršil kakšno določbo pogodbe in kršitev ne bo odpravljena v roku 5 (petih) dni od poziva naročnika oz. kršitve ne bo mogoče odpraviti;</w:t>
      </w:r>
    </w:p>
    <w:p w14:paraId="796D8EF5" w14:textId="77777777" w:rsidR="009443F4" w:rsidRPr="00A24969" w:rsidRDefault="009443F4" w:rsidP="009443F4">
      <w:pPr>
        <w:pStyle w:val="ListParagraph"/>
        <w:numPr>
          <w:ilvl w:val="0"/>
          <w:numId w:val="21"/>
        </w:numPr>
        <w:spacing w:after="0"/>
        <w:rPr>
          <w:rFonts w:cs="Times New Roman"/>
          <w:sz w:val="22"/>
          <w:szCs w:val="22"/>
          <w:lang w:eastAsia="sl-SI"/>
        </w:rPr>
      </w:pPr>
      <w:r w:rsidRPr="00A24969">
        <w:rPr>
          <w:rFonts w:cs="Times New Roman"/>
          <w:sz w:val="22"/>
          <w:szCs w:val="22"/>
          <w:lang w:eastAsia="sl-SI"/>
        </w:rPr>
        <w:t>storitve, prevzete na podlagi te pogodbe, opravljal nekvalitetno in nestrokovno;</w:t>
      </w:r>
    </w:p>
    <w:p w14:paraId="7B125572" w14:textId="77777777" w:rsidR="009443F4" w:rsidRPr="00A24969" w:rsidRDefault="009443F4" w:rsidP="009443F4">
      <w:pPr>
        <w:pStyle w:val="ListParagraph"/>
        <w:numPr>
          <w:ilvl w:val="0"/>
          <w:numId w:val="21"/>
        </w:numPr>
        <w:spacing w:after="0"/>
        <w:rPr>
          <w:rFonts w:cs="Times New Roman"/>
          <w:sz w:val="22"/>
          <w:szCs w:val="22"/>
          <w:lang w:eastAsia="sl-SI"/>
        </w:rPr>
      </w:pPr>
      <w:r w:rsidRPr="00A24969">
        <w:rPr>
          <w:rFonts w:cs="Times New Roman"/>
          <w:sz w:val="22"/>
          <w:szCs w:val="22"/>
          <w:lang w:eastAsia="sl-SI"/>
        </w:rPr>
        <w:t>zamujal pri dogovorjenih rokih za izvedbo pogodbenih del za več kot 20 (dvajset) dni.</w:t>
      </w:r>
    </w:p>
    <w:p w14:paraId="0964EDC7" w14:textId="77777777" w:rsidR="009443F4" w:rsidRDefault="009443F4" w:rsidP="009443F4">
      <w:pPr>
        <w:spacing w:after="0"/>
        <w:rPr>
          <w:sz w:val="22"/>
          <w:szCs w:val="22"/>
        </w:rPr>
      </w:pPr>
    </w:p>
    <w:p w14:paraId="0002AC69" w14:textId="77777777" w:rsidR="009443F4" w:rsidRDefault="009443F4" w:rsidP="009443F4">
      <w:pPr>
        <w:spacing w:after="0"/>
        <w:jc w:val="center"/>
        <w:rPr>
          <w:b/>
          <w:sz w:val="22"/>
          <w:szCs w:val="22"/>
        </w:rPr>
      </w:pPr>
      <w:r w:rsidRPr="009D7316">
        <w:rPr>
          <w:b/>
          <w:sz w:val="22"/>
          <w:szCs w:val="22"/>
        </w:rPr>
        <w:t>POGODBENA KAZEN</w:t>
      </w:r>
    </w:p>
    <w:p w14:paraId="019CE5B4"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7B24EEA6" w14:textId="77777777" w:rsidR="009443F4" w:rsidRDefault="009443F4" w:rsidP="009443F4">
      <w:pPr>
        <w:spacing w:after="0"/>
        <w:rPr>
          <w:rFonts w:eastAsia="Times New Roman" w:cs="Arial"/>
          <w:sz w:val="22"/>
          <w:szCs w:val="22"/>
        </w:rPr>
      </w:pPr>
    </w:p>
    <w:p w14:paraId="52E4502F" w14:textId="77777777" w:rsidR="009443F4" w:rsidRDefault="009443F4" w:rsidP="009443F4">
      <w:pPr>
        <w:spacing w:after="0"/>
        <w:rPr>
          <w:rFonts w:ascii="Calibri" w:eastAsia="Calibri" w:hAnsi="Calibri"/>
          <w:sz w:val="22"/>
          <w:szCs w:val="22"/>
        </w:rPr>
      </w:pPr>
      <w:r>
        <w:rPr>
          <w:rFonts w:ascii="Calibri" w:eastAsia="Calibri" w:hAnsi="Calibri"/>
          <w:sz w:val="22"/>
          <w:szCs w:val="22"/>
        </w:rPr>
        <w:t xml:space="preserve">Pogodbeni stranki dogovorita pogodbeno kazen za primer, če izvajalec pogodbenih obveznosti ne izvede ali jih ne izvede pravočasno. </w:t>
      </w:r>
    </w:p>
    <w:p w14:paraId="1BE50D58" w14:textId="77777777" w:rsidR="009443F4" w:rsidRDefault="009443F4" w:rsidP="009443F4">
      <w:pPr>
        <w:spacing w:after="0"/>
        <w:rPr>
          <w:rFonts w:ascii="Calibri" w:eastAsia="Calibri" w:hAnsi="Calibri"/>
          <w:sz w:val="22"/>
          <w:szCs w:val="22"/>
        </w:rPr>
      </w:pPr>
    </w:p>
    <w:p w14:paraId="3D3D9C85" w14:textId="77777777" w:rsidR="009443F4" w:rsidRDefault="009443F4" w:rsidP="009443F4">
      <w:pPr>
        <w:spacing w:after="0"/>
        <w:rPr>
          <w:rFonts w:ascii="Calibri" w:eastAsia="Calibri" w:hAnsi="Calibri"/>
          <w:sz w:val="22"/>
          <w:szCs w:val="22"/>
        </w:rPr>
      </w:pPr>
      <w:r w:rsidRPr="00A90E31">
        <w:rPr>
          <w:rFonts w:ascii="Calibri" w:eastAsia="Calibri" w:hAnsi="Calibri"/>
          <w:sz w:val="22"/>
          <w:szCs w:val="22"/>
        </w:rPr>
        <w:t>Če izvajalec ne izvede pogodbenih obveznosti</w:t>
      </w:r>
      <w:r>
        <w:rPr>
          <w:rFonts w:ascii="Calibri" w:eastAsia="Calibri" w:hAnsi="Calibri"/>
          <w:sz w:val="22"/>
          <w:szCs w:val="22"/>
        </w:rPr>
        <w:t xml:space="preserve"> za posamezno naročilo</w:t>
      </w:r>
      <w:r w:rsidRPr="00A90E31">
        <w:rPr>
          <w:rFonts w:ascii="Calibri" w:eastAsia="Calibri" w:hAnsi="Calibri"/>
          <w:sz w:val="22"/>
          <w:szCs w:val="22"/>
        </w:rPr>
        <w:t xml:space="preserve">, je dolžan naročniku plačati pogodbeno kazen v višini 10 % od pogodbene vrednosti </w:t>
      </w:r>
      <w:r w:rsidRPr="00020B71">
        <w:rPr>
          <w:rFonts w:ascii="Calibri" w:eastAsia="Calibri" w:hAnsi="Calibri"/>
          <w:sz w:val="22"/>
          <w:szCs w:val="22"/>
        </w:rPr>
        <w:t>posamezn</w:t>
      </w:r>
      <w:r>
        <w:rPr>
          <w:rFonts w:ascii="Calibri" w:eastAsia="Calibri" w:hAnsi="Calibri"/>
          <w:sz w:val="22"/>
          <w:szCs w:val="22"/>
        </w:rPr>
        <w:t>ega</w:t>
      </w:r>
      <w:r w:rsidRPr="00020B71">
        <w:rPr>
          <w:rFonts w:ascii="Calibri" w:eastAsia="Calibri" w:hAnsi="Calibri"/>
          <w:sz w:val="22"/>
          <w:szCs w:val="22"/>
        </w:rPr>
        <w:t xml:space="preserve"> naročil</w:t>
      </w:r>
      <w:r>
        <w:rPr>
          <w:rFonts w:ascii="Calibri" w:eastAsia="Calibri" w:hAnsi="Calibri"/>
          <w:sz w:val="22"/>
          <w:szCs w:val="22"/>
        </w:rPr>
        <w:t>a</w:t>
      </w:r>
      <w:r w:rsidRPr="00C87769">
        <w:rPr>
          <w:rFonts w:ascii="Calibri" w:eastAsia="Calibri" w:hAnsi="Calibri"/>
          <w:sz w:val="22"/>
          <w:szCs w:val="22"/>
        </w:rPr>
        <w:t xml:space="preserve"> </w:t>
      </w:r>
      <w:r w:rsidRPr="00A90E31">
        <w:rPr>
          <w:rFonts w:ascii="Calibri" w:eastAsia="Calibri" w:hAnsi="Calibri"/>
          <w:sz w:val="22"/>
          <w:szCs w:val="22"/>
        </w:rPr>
        <w:t xml:space="preserve">brez DDV. </w:t>
      </w:r>
      <w:r>
        <w:rPr>
          <w:rFonts w:ascii="Calibri" w:eastAsia="Calibri" w:hAnsi="Calibri"/>
          <w:sz w:val="22"/>
          <w:szCs w:val="22"/>
        </w:rPr>
        <w:t xml:space="preserve">Če je izvajalec z izvedbo pogodbenih obveznosti v zamudi, je dolžan za vsak dan zamude plačati naročniku pogodbeno kazen v višini 0,5 % od pogodbene vrednosti </w:t>
      </w:r>
      <w:r w:rsidRPr="003D5CFB">
        <w:rPr>
          <w:rFonts w:ascii="Calibri" w:eastAsia="Calibri" w:hAnsi="Calibri"/>
          <w:sz w:val="22"/>
          <w:szCs w:val="22"/>
        </w:rPr>
        <w:t>posameznega naročila brez</w:t>
      </w:r>
      <w:r>
        <w:rPr>
          <w:rFonts w:ascii="Calibri" w:eastAsia="Calibri" w:hAnsi="Calibri"/>
          <w:sz w:val="22"/>
          <w:szCs w:val="22"/>
        </w:rPr>
        <w:t xml:space="preserve"> DDV, vendar največ 10 % pogodbene vrednosti posameznega naročila brez DDV. </w:t>
      </w:r>
    </w:p>
    <w:p w14:paraId="7FAA72F4" w14:textId="77777777" w:rsidR="009443F4" w:rsidRDefault="009443F4" w:rsidP="009443F4">
      <w:pPr>
        <w:spacing w:after="0"/>
        <w:rPr>
          <w:rFonts w:ascii="Calibri" w:eastAsia="Calibri" w:hAnsi="Calibri"/>
          <w:sz w:val="22"/>
          <w:szCs w:val="22"/>
        </w:rPr>
      </w:pPr>
    </w:p>
    <w:p w14:paraId="4908F646" w14:textId="77777777" w:rsidR="009443F4" w:rsidRPr="00A90E31" w:rsidRDefault="009443F4" w:rsidP="009443F4">
      <w:pPr>
        <w:spacing w:after="0"/>
        <w:rPr>
          <w:rFonts w:ascii="Calibri" w:eastAsia="Calibri" w:hAnsi="Calibri"/>
          <w:sz w:val="22"/>
          <w:szCs w:val="22"/>
        </w:rPr>
      </w:pPr>
      <w:r>
        <w:rPr>
          <w:rFonts w:ascii="Calibri" w:eastAsia="Calibri" w:hAnsi="Calibri"/>
          <w:sz w:val="22"/>
          <w:szCs w:val="22"/>
        </w:rPr>
        <w:t xml:space="preserve">Če izvajalec po lastni krivdi zamuja z izpolnitvijo pogodbenih obveznosti za posamezno naročilo za več kot 20 dni, lahko naročnik odstopi od pogodbe </w:t>
      </w:r>
      <w:r w:rsidRPr="00A90E31">
        <w:rPr>
          <w:rFonts w:ascii="Calibri" w:eastAsia="Calibri" w:hAnsi="Calibri"/>
          <w:sz w:val="22"/>
          <w:szCs w:val="22"/>
        </w:rPr>
        <w:t xml:space="preserve">in zahteva pogodbeno kazen v višini 10 % od pogodbene vrednosti </w:t>
      </w:r>
      <w:r>
        <w:rPr>
          <w:rFonts w:ascii="Calibri" w:eastAsia="Calibri" w:hAnsi="Calibri"/>
          <w:sz w:val="22"/>
          <w:szCs w:val="22"/>
        </w:rPr>
        <w:t>za posamezno naročilo</w:t>
      </w:r>
      <w:r w:rsidRPr="00C87769">
        <w:rPr>
          <w:rFonts w:ascii="Calibri" w:eastAsia="Calibri" w:hAnsi="Calibri"/>
          <w:sz w:val="22"/>
          <w:szCs w:val="22"/>
        </w:rPr>
        <w:t xml:space="preserve"> </w:t>
      </w:r>
      <w:r w:rsidRPr="00A90E31">
        <w:rPr>
          <w:rFonts w:ascii="Calibri" w:eastAsia="Calibri" w:hAnsi="Calibri"/>
          <w:sz w:val="22"/>
          <w:szCs w:val="22"/>
        </w:rPr>
        <w:t xml:space="preserve">brez DDV, pri čemer naročnik ni dolžan izvajalcu plačati ne pogodbeno dogovorjene cene, niti stroškov, ki bi izvajalcu v zvezi z odstopom od pogodbe nastali. </w:t>
      </w:r>
    </w:p>
    <w:p w14:paraId="77DCAA2D" w14:textId="77777777" w:rsidR="009443F4" w:rsidRDefault="009443F4" w:rsidP="009443F4">
      <w:pPr>
        <w:spacing w:after="0"/>
        <w:rPr>
          <w:rFonts w:ascii="Calibri" w:eastAsia="Calibri" w:hAnsi="Calibri"/>
          <w:sz w:val="22"/>
          <w:szCs w:val="22"/>
        </w:rPr>
      </w:pPr>
    </w:p>
    <w:p w14:paraId="67797CE0" w14:textId="77777777" w:rsidR="009443F4" w:rsidRPr="003C77B8" w:rsidRDefault="009443F4" w:rsidP="009443F4">
      <w:pPr>
        <w:spacing w:after="0"/>
        <w:rPr>
          <w:rFonts w:ascii="Calibri" w:eastAsia="Calibri" w:hAnsi="Calibri"/>
          <w:sz w:val="22"/>
          <w:szCs w:val="22"/>
        </w:rPr>
      </w:pPr>
      <w:r w:rsidRPr="003C77B8">
        <w:rPr>
          <w:rFonts w:ascii="Calibri" w:eastAsia="Calibri" w:hAnsi="Calibri"/>
          <w:sz w:val="22"/>
          <w:szCs w:val="22"/>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r>
        <w:rPr>
          <w:rFonts w:ascii="Calibri" w:eastAsia="Calibri" w:hAnsi="Calibri"/>
          <w:sz w:val="22"/>
          <w:szCs w:val="22"/>
        </w:rPr>
        <w:t xml:space="preserve">Pravico do povračila škode naročnik uveljavlja po splošnih načelih odškodninske odgovornosti, neodvisno od uveljavljanja pogodbene kazni. </w:t>
      </w:r>
    </w:p>
    <w:p w14:paraId="3AB89962" w14:textId="77777777" w:rsidR="009443F4" w:rsidRDefault="009443F4" w:rsidP="009443F4">
      <w:pPr>
        <w:spacing w:after="0"/>
        <w:rPr>
          <w:rFonts w:ascii="Calibri" w:eastAsia="Calibri" w:hAnsi="Calibri"/>
          <w:sz w:val="22"/>
          <w:szCs w:val="22"/>
        </w:rPr>
      </w:pPr>
    </w:p>
    <w:p w14:paraId="56E10FAE" w14:textId="77777777" w:rsidR="009443F4" w:rsidRPr="003C77B8" w:rsidRDefault="009443F4" w:rsidP="009443F4">
      <w:pPr>
        <w:tabs>
          <w:tab w:val="left" w:pos="6190"/>
        </w:tabs>
        <w:spacing w:after="0"/>
        <w:rPr>
          <w:rFonts w:ascii="Calibri" w:eastAsia="Calibri" w:hAnsi="Calibri"/>
          <w:sz w:val="22"/>
          <w:szCs w:val="22"/>
        </w:rPr>
      </w:pPr>
      <w:r w:rsidRPr="003C77B8">
        <w:rPr>
          <w:rFonts w:ascii="Calibri" w:eastAsia="Calibri" w:hAnsi="Calibri"/>
          <w:sz w:val="22"/>
          <w:szCs w:val="22"/>
        </w:rPr>
        <w:t>Pogodbena kazen se dokončno obračuna pri izdaji računa.</w:t>
      </w:r>
    </w:p>
    <w:p w14:paraId="13236034" w14:textId="77777777" w:rsidR="009443F4" w:rsidRDefault="009443F4" w:rsidP="009443F4">
      <w:pPr>
        <w:suppressAutoHyphens/>
        <w:spacing w:after="0"/>
        <w:rPr>
          <w:rFonts w:ascii="Calibri" w:eastAsia="Calibri" w:hAnsi="Calibri"/>
          <w:sz w:val="22"/>
          <w:szCs w:val="22"/>
        </w:rPr>
      </w:pPr>
    </w:p>
    <w:p w14:paraId="4F2E6423" w14:textId="00D05CE5" w:rsidR="009443F4" w:rsidRPr="00205EB5" w:rsidRDefault="009443F4" w:rsidP="009443F4">
      <w:pPr>
        <w:suppressAutoHyphens/>
        <w:spacing w:after="0"/>
        <w:rPr>
          <w:rFonts w:ascii="Calibri" w:eastAsia="Calibri" w:hAnsi="Calibri"/>
          <w:sz w:val="22"/>
          <w:szCs w:val="22"/>
        </w:rPr>
      </w:pPr>
      <w:r w:rsidRPr="00205EB5">
        <w:rPr>
          <w:rFonts w:ascii="Calibri" w:eastAsia="Calibri" w:hAnsi="Calibri"/>
          <w:sz w:val="22"/>
          <w:szCs w:val="22"/>
        </w:rPr>
        <w:t xml:space="preserve">Naročnik bo naročal izvedbo del skladno </w:t>
      </w:r>
      <w:r w:rsidRPr="001F01F7">
        <w:rPr>
          <w:rFonts w:ascii="Calibri" w:eastAsia="Calibri" w:hAnsi="Calibri"/>
          <w:sz w:val="22"/>
          <w:szCs w:val="22"/>
        </w:rPr>
        <w:t>s cenami na enoto mere.</w:t>
      </w:r>
      <w:r w:rsidRPr="00205EB5">
        <w:rPr>
          <w:rFonts w:ascii="Calibri" w:eastAsia="Calibri" w:hAnsi="Calibri"/>
          <w:sz w:val="22"/>
          <w:szCs w:val="22"/>
        </w:rPr>
        <w:t xml:space="preserve"> V primeru naročil </w:t>
      </w:r>
      <w:r w:rsidRPr="00205EB5">
        <w:rPr>
          <w:rFonts w:ascii="Calibri" w:eastAsia="Calibri" w:hAnsi="Calibri"/>
          <w:sz w:val="22"/>
          <w:szCs w:val="22"/>
        </w:rPr>
        <w:lastRenderedPageBreak/>
        <w:t xml:space="preserve">storitev, ki niso navedena v spisku je izvajalec za ta dela dolžan naročniku predložiti najmanj tri (3) primerljive konkurenčne ponudbe po tržnih cenah. V primeru, da bo naročnik dokazljivo ugotovil, da mu je izvajalec posredoval ponudbe vezane na </w:t>
      </w:r>
      <w:r w:rsidR="00006D43">
        <w:rPr>
          <w:rFonts w:ascii="Calibri" w:eastAsia="Calibri" w:hAnsi="Calibri"/>
          <w:sz w:val="22"/>
          <w:szCs w:val="22"/>
        </w:rPr>
        <w:t>pogodbeno storitev</w:t>
      </w:r>
      <w:r w:rsidRPr="00205EB5">
        <w:rPr>
          <w:rFonts w:ascii="Calibri" w:eastAsia="Calibri" w:hAnsi="Calibri"/>
          <w:sz w:val="22"/>
          <w:szCs w:val="22"/>
        </w:rPr>
        <w:t>, ki ne bi odražale tržnih cen, lahko izvajalcu obračuna pogodbeno kazen, ki znaša najmanj 50% celotne vrednosti najnižje posredovane ponudbe, ki mu jo predloži izvajalec kot najkonkurenčnejšo. Upošteva se neto vrednost (brez DDV-ja).</w:t>
      </w:r>
    </w:p>
    <w:p w14:paraId="41C463DD" w14:textId="77777777" w:rsidR="009443F4" w:rsidRPr="00205EB5" w:rsidRDefault="009443F4" w:rsidP="009443F4">
      <w:pPr>
        <w:suppressAutoHyphens/>
        <w:spacing w:after="0"/>
        <w:rPr>
          <w:rFonts w:ascii="Calibri" w:eastAsia="Calibri" w:hAnsi="Calibri"/>
          <w:sz w:val="22"/>
          <w:szCs w:val="22"/>
        </w:rPr>
      </w:pPr>
    </w:p>
    <w:p w14:paraId="2637E443" w14:textId="77777777" w:rsidR="009443F4" w:rsidRDefault="009443F4" w:rsidP="009443F4">
      <w:pPr>
        <w:suppressAutoHyphens/>
        <w:spacing w:after="0"/>
        <w:rPr>
          <w:rFonts w:ascii="Calibri" w:eastAsia="Calibri" w:hAnsi="Calibri"/>
          <w:sz w:val="22"/>
          <w:szCs w:val="22"/>
        </w:rPr>
      </w:pPr>
      <w:r w:rsidRPr="00205EB5">
        <w:rPr>
          <w:rFonts w:ascii="Calibri" w:eastAsia="Calibri" w:hAnsi="Calibri"/>
          <w:sz w:val="22"/>
          <w:szCs w:val="22"/>
        </w:rPr>
        <w:t>V primeru, da se prej omenjena kršitev ponovi več kot 3 x (trikrat) letno, pa  lahko naročnik pogodbo tudi odpove brez odpovednega roka.</w:t>
      </w:r>
      <w:r>
        <w:rPr>
          <w:rFonts w:ascii="Calibri" w:eastAsia="Calibri" w:hAnsi="Calibri"/>
          <w:sz w:val="22"/>
          <w:szCs w:val="22"/>
        </w:rPr>
        <w:t xml:space="preserve"> </w:t>
      </w:r>
    </w:p>
    <w:p w14:paraId="493CA30D" w14:textId="77777777" w:rsidR="009443F4" w:rsidRDefault="009443F4" w:rsidP="009443F4">
      <w:pPr>
        <w:suppressAutoHyphens/>
        <w:spacing w:after="0"/>
        <w:rPr>
          <w:rFonts w:ascii="Calibri" w:eastAsia="Calibri" w:hAnsi="Calibri"/>
          <w:sz w:val="22"/>
          <w:szCs w:val="22"/>
        </w:rPr>
      </w:pPr>
    </w:p>
    <w:p w14:paraId="3647F2DB" w14:textId="77777777" w:rsidR="009443F4" w:rsidRPr="002958BB" w:rsidRDefault="009443F4" w:rsidP="009443F4">
      <w:pPr>
        <w:suppressAutoHyphens/>
        <w:spacing w:after="0"/>
        <w:jc w:val="center"/>
        <w:rPr>
          <w:b/>
          <w:sz w:val="22"/>
          <w:szCs w:val="22"/>
        </w:rPr>
      </w:pPr>
      <w:r w:rsidRPr="002958BB">
        <w:rPr>
          <w:b/>
          <w:sz w:val="22"/>
          <w:szCs w:val="22"/>
        </w:rPr>
        <w:t>ODŠKODNINSKA ODGOVORNOST</w:t>
      </w:r>
    </w:p>
    <w:p w14:paraId="013C79D4" w14:textId="77777777" w:rsidR="009443F4" w:rsidRPr="002958BB" w:rsidRDefault="009443F4" w:rsidP="009443F4">
      <w:pPr>
        <w:pStyle w:val="ListParagraph"/>
        <w:numPr>
          <w:ilvl w:val="0"/>
          <w:numId w:val="25"/>
        </w:numPr>
        <w:suppressAutoHyphens/>
        <w:spacing w:after="0"/>
        <w:jc w:val="center"/>
        <w:rPr>
          <w:b/>
          <w:sz w:val="22"/>
          <w:szCs w:val="22"/>
        </w:rPr>
      </w:pPr>
      <w:r w:rsidRPr="002958BB">
        <w:rPr>
          <w:b/>
          <w:sz w:val="22"/>
          <w:szCs w:val="22"/>
        </w:rPr>
        <w:t>člen</w:t>
      </w:r>
    </w:p>
    <w:p w14:paraId="081A6B52" w14:textId="77777777" w:rsidR="009443F4" w:rsidRDefault="009443F4" w:rsidP="009443F4">
      <w:pPr>
        <w:suppressAutoHyphens/>
        <w:spacing w:after="0"/>
        <w:rPr>
          <w:rFonts w:ascii="Calibri" w:eastAsia="Calibri" w:hAnsi="Calibri"/>
          <w:sz w:val="22"/>
          <w:szCs w:val="22"/>
        </w:rPr>
      </w:pPr>
    </w:p>
    <w:p w14:paraId="7893F032" w14:textId="77777777" w:rsidR="009443F4" w:rsidRDefault="009443F4" w:rsidP="009443F4">
      <w:pPr>
        <w:widowControl/>
        <w:tabs>
          <w:tab w:val="left" w:pos="6480"/>
        </w:tabs>
        <w:spacing w:after="0"/>
        <w:rPr>
          <w:rFonts w:ascii="Calibri" w:eastAsia="Calibri" w:hAnsi="Calibri"/>
          <w:sz w:val="22"/>
          <w:szCs w:val="22"/>
        </w:rPr>
      </w:pPr>
      <w:r w:rsidRPr="00D83BDB">
        <w:rPr>
          <w:rFonts w:ascii="Calibri" w:eastAsia="Calibri" w:hAnsi="Calibri"/>
          <w:sz w:val="22"/>
          <w:szCs w:val="22"/>
        </w:rPr>
        <w:t>Ne glede na določbe 12. in 13. člena bo izvajalec v celoti odgovarjal za vso škodo, ki bi nastala zaradi izvajanja del po tej pogodbi naročniku ali tretjim osebam. Izvajalec prav tako odgovarja za povzročeno gmotno in negmotno škodo, ki bi bila povzročena delavcem</w:t>
      </w:r>
      <w:r w:rsidRPr="00644368">
        <w:rPr>
          <w:rFonts w:ascii="Calibri" w:eastAsia="Calibri" w:hAnsi="Calibri"/>
          <w:sz w:val="22"/>
          <w:szCs w:val="22"/>
        </w:rPr>
        <w:t xml:space="preserve"> naročnika ali katerim koli tretjim osebam, če je bila škoda povzročena zaradi oz. v zvezi z izvajanjem del po tej pogodbi.</w:t>
      </w:r>
    </w:p>
    <w:p w14:paraId="5E729779" w14:textId="77777777" w:rsidR="009443F4" w:rsidRPr="00644368" w:rsidRDefault="009443F4" w:rsidP="009443F4">
      <w:pPr>
        <w:widowControl/>
        <w:tabs>
          <w:tab w:val="left" w:pos="6480"/>
        </w:tabs>
        <w:spacing w:after="0"/>
        <w:rPr>
          <w:rFonts w:ascii="Calibri" w:eastAsia="Calibri" w:hAnsi="Calibri"/>
          <w:sz w:val="22"/>
          <w:szCs w:val="22"/>
        </w:rPr>
      </w:pPr>
    </w:p>
    <w:p w14:paraId="6D29F55D" w14:textId="77777777" w:rsidR="009443F4" w:rsidRPr="002958BB" w:rsidRDefault="009443F4" w:rsidP="009443F4">
      <w:pPr>
        <w:suppressAutoHyphens/>
        <w:spacing w:after="0"/>
        <w:jc w:val="center"/>
        <w:rPr>
          <w:b/>
          <w:sz w:val="22"/>
          <w:szCs w:val="22"/>
        </w:rPr>
      </w:pPr>
      <w:r w:rsidRPr="002958BB">
        <w:rPr>
          <w:b/>
          <w:sz w:val="22"/>
          <w:szCs w:val="22"/>
        </w:rPr>
        <w:t>ZAUPNOST PODATKOV</w:t>
      </w:r>
    </w:p>
    <w:p w14:paraId="7DB6ED03" w14:textId="77777777" w:rsidR="009443F4" w:rsidRPr="002958BB" w:rsidRDefault="009443F4" w:rsidP="009443F4">
      <w:pPr>
        <w:pStyle w:val="ListParagraph"/>
        <w:numPr>
          <w:ilvl w:val="0"/>
          <w:numId w:val="25"/>
        </w:numPr>
        <w:suppressAutoHyphens/>
        <w:spacing w:after="0"/>
        <w:jc w:val="center"/>
        <w:rPr>
          <w:b/>
          <w:sz w:val="22"/>
          <w:szCs w:val="22"/>
        </w:rPr>
      </w:pPr>
      <w:r w:rsidRPr="002958BB">
        <w:rPr>
          <w:b/>
          <w:sz w:val="22"/>
          <w:szCs w:val="22"/>
        </w:rPr>
        <w:t>člen</w:t>
      </w:r>
    </w:p>
    <w:p w14:paraId="6DAF9295" w14:textId="77777777" w:rsidR="009443F4" w:rsidRDefault="009443F4" w:rsidP="009443F4">
      <w:pPr>
        <w:suppressAutoHyphens/>
        <w:spacing w:after="0"/>
        <w:rPr>
          <w:rFonts w:ascii="Calibri" w:eastAsia="Calibri" w:hAnsi="Calibri"/>
          <w:sz w:val="22"/>
          <w:szCs w:val="22"/>
        </w:rPr>
      </w:pPr>
    </w:p>
    <w:p w14:paraId="03976022" w14:textId="77777777" w:rsidR="009443F4" w:rsidRPr="002958BB" w:rsidRDefault="009443F4" w:rsidP="009443F4">
      <w:pPr>
        <w:spacing w:after="0"/>
        <w:rPr>
          <w:rFonts w:ascii="Calibri" w:eastAsia="Calibri" w:hAnsi="Calibri"/>
          <w:sz w:val="22"/>
          <w:szCs w:val="22"/>
        </w:rPr>
      </w:pPr>
      <w:r w:rsidRPr="002958BB">
        <w:rPr>
          <w:rFonts w:ascii="Calibri" w:eastAsia="Calibri" w:hAnsi="Calibri"/>
          <w:sz w:val="22"/>
          <w:szCs w:val="22"/>
        </w:rPr>
        <w:t>Izvajalec mora varovati vse zaupne informacije naročnika. Za zaupno informacijo se šteje vsaka informacija v kakršnikoli obliki (pisni, ustni ali elektronsko), za katero izvajalec izve v odnosu z naročnikom. Takšno informacijo izvajalec razkrije samo:</w:t>
      </w:r>
    </w:p>
    <w:p w14:paraId="614FB185" w14:textId="77777777" w:rsidR="009443F4" w:rsidRPr="002958BB" w:rsidRDefault="009443F4" w:rsidP="009443F4">
      <w:pPr>
        <w:pStyle w:val="ListParagraph"/>
        <w:numPr>
          <w:ilvl w:val="0"/>
          <w:numId w:val="26"/>
        </w:numPr>
        <w:spacing w:after="0"/>
        <w:contextualSpacing w:val="0"/>
        <w:rPr>
          <w:rFonts w:ascii="Calibri" w:eastAsia="Calibri" w:hAnsi="Calibri"/>
          <w:sz w:val="22"/>
          <w:szCs w:val="22"/>
        </w:rPr>
      </w:pPr>
      <w:r w:rsidRPr="002958BB">
        <w:rPr>
          <w:rFonts w:ascii="Calibri" w:eastAsia="Calibri" w:hAnsi="Calibri"/>
          <w:sz w:val="22"/>
          <w:szCs w:val="22"/>
        </w:rPr>
        <w:t>če ima za razkritje izrecno pisno dovoljenje naročnika ali</w:t>
      </w:r>
    </w:p>
    <w:p w14:paraId="495A2BDC" w14:textId="77777777" w:rsidR="009443F4" w:rsidRPr="002958BB" w:rsidRDefault="009443F4" w:rsidP="009443F4">
      <w:pPr>
        <w:pStyle w:val="ListParagraph"/>
        <w:numPr>
          <w:ilvl w:val="0"/>
          <w:numId w:val="26"/>
        </w:numPr>
        <w:spacing w:after="0"/>
        <w:contextualSpacing w:val="0"/>
        <w:rPr>
          <w:rFonts w:ascii="Calibri" w:eastAsia="Calibri" w:hAnsi="Calibri"/>
          <w:sz w:val="22"/>
          <w:szCs w:val="22"/>
        </w:rPr>
      </w:pPr>
      <w:r w:rsidRPr="002958BB">
        <w:rPr>
          <w:rFonts w:ascii="Calibri" w:eastAsia="Calibri" w:hAnsi="Calibri"/>
          <w:sz w:val="22"/>
          <w:szCs w:val="22"/>
        </w:rPr>
        <w:t>če tako upravičeno zahteva pristojno sodišče, oblastni ali nadzorni organ.</w:t>
      </w:r>
    </w:p>
    <w:p w14:paraId="23516A05" w14:textId="77777777" w:rsidR="009443F4" w:rsidRPr="002958BB" w:rsidRDefault="009443F4" w:rsidP="009443F4">
      <w:pPr>
        <w:spacing w:after="0"/>
        <w:rPr>
          <w:rFonts w:ascii="Calibri" w:eastAsia="Calibri" w:hAnsi="Calibri"/>
          <w:sz w:val="22"/>
          <w:szCs w:val="22"/>
        </w:rPr>
      </w:pPr>
    </w:p>
    <w:p w14:paraId="055D0628" w14:textId="77777777" w:rsidR="009443F4" w:rsidRPr="002958BB" w:rsidRDefault="009443F4" w:rsidP="009443F4">
      <w:pPr>
        <w:spacing w:after="0"/>
        <w:rPr>
          <w:rFonts w:ascii="Calibri" w:eastAsia="Calibri" w:hAnsi="Calibri"/>
          <w:sz w:val="22"/>
          <w:szCs w:val="22"/>
        </w:rPr>
      </w:pPr>
      <w:r w:rsidRPr="002958BB">
        <w:rPr>
          <w:rFonts w:ascii="Calibri" w:eastAsia="Calibri" w:hAnsi="Calibri"/>
          <w:sz w:val="22"/>
          <w:szCs w:val="22"/>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5CC1D2D1" w14:textId="77777777" w:rsidR="009443F4" w:rsidRPr="002958BB" w:rsidRDefault="009443F4" w:rsidP="009443F4">
      <w:pPr>
        <w:spacing w:after="0"/>
        <w:rPr>
          <w:rFonts w:ascii="Calibri" w:eastAsia="Calibri" w:hAnsi="Calibri"/>
          <w:sz w:val="22"/>
          <w:szCs w:val="22"/>
        </w:rPr>
      </w:pPr>
    </w:p>
    <w:p w14:paraId="12C1952A" w14:textId="77777777" w:rsidR="009443F4" w:rsidRPr="002958BB" w:rsidRDefault="009443F4" w:rsidP="009443F4">
      <w:pPr>
        <w:spacing w:after="0"/>
        <w:rPr>
          <w:rFonts w:ascii="Calibri" w:eastAsia="Calibri" w:hAnsi="Calibri"/>
          <w:sz w:val="22"/>
          <w:szCs w:val="22"/>
        </w:rPr>
      </w:pPr>
      <w:r w:rsidRPr="002958BB">
        <w:rPr>
          <w:rFonts w:ascii="Calibri" w:eastAsia="Calibri" w:hAnsi="Calibri"/>
          <w:sz w:val="22"/>
          <w:szCs w:val="22"/>
        </w:rPr>
        <w:t>Zaupne podatke iz tega člena sme izvajalec uporabiti zgolj za namen izvršitve pogodbenih 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27841BB0" w14:textId="77777777" w:rsidR="009443F4" w:rsidRPr="002958BB" w:rsidRDefault="009443F4" w:rsidP="009443F4">
      <w:pPr>
        <w:spacing w:after="0"/>
        <w:rPr>
          <w:rFonts w:ascii="Calibri" w:eastAsia="Calibri" w:hAnsi="Calibri"/>
          <w:sz w:val="22"/>
          <w:szCs w:val="22"/>
        </w:rPr>
      </w:pPr>
    </w:p>
    <w:p w14:paraId="122707F5" w14:textId="77777777" w:rsidR="009443F4" w:rsidRPr="002958BB" w:rsidRDefault="009443F4" w:rsidP="009443F4">
      <w:pPr>
        <w:spacing w:after="0"/>
        <w:rPr>
          <w:rFonts w:ascii="Calibri" w:eastAsia="Calibri" w:hAnsi="Calibri"/>
          <w:sz w:val="22"/>
          <w:szCs w:val="22"/>
        </w:rPr>
      </w:pPr>
      <w:r w:rsidRPr="002958BB">
        <w:rPr>
          <w:rFonts w:ascii="Calibri" w:eastAsia="Calibri" w:hAnsi="Calibri"/>
          <w:sz w:val="22"/>
          <w:szCs w:val="22"/>
        </w:rPr>
        <w:t xml:space="preserve">Izvajalec je poleg tega dolžan svoje zaposlene, ki sodelujejo pri izvrševanju obveznosti po tej pogodbi obvestiti, da lahko pri svojem delu pridejo v stik z osebnimi podatki, varstvu </w:t>
      </w:r>
      <w:r w:rsidRPr="002958BB">
        <w:rPr>
          <w:rFonts w:ascii="Calibri" w:eastAsia="Calibri" w:hAnsi="Calibri"/>
          <w:sz w:val="22"/>
          <w:szCs w:val="22"/>
        </w:rPr>
        <w:lastRenderedPageBreak/>
        <w:t>poslovnih skrivnosti in to pogodbo. Izvajalec s podpisom te pogodbe izjavlja, da izvaja ustrezne obligacijske, tehnične in logistično-tehnične postopke ter ukrepe, s katerimi se varujejo zaupni podatki v skladu z veljavnimi predpisi.</w:t>
      </w:r>
    </w:p>
    <w:p w14:paraId="7E68ED62" w14:textId="77777777" w:rsidR="009443F4" w:rsidRDefault="009443F4" w:rsidP="009443F4">
      <w:pPr>
        <w:suppressAutoHyphens/>
        <w:spacing w:after="0"/>
        <w:rPr>
          <w:rFonts w:ascii="Calibri" w:eastAsia="Calibri" w:hAnsi="Calibri"/>
          <w:sz w:val="22"/>
          <w:szCs w:val="22"/>
        </w:rPr>
      </w:pPr>
    </w:p>
    <w:p w14:paraId="1A67CF53" w14:textId="77777777" w:rsidR="009443F4" w:rsidRDefault="009443F4" w:rsidP="009443F4">
      <w:pPr>
        <w:spacing w:after="0"/>
        <w:jc w:val="center"/>
        <w:rPr>
          <w:b/>
          <w:sz w:val="22"/>
          <w:szCs w:val="22"/>
        </w:rPr>
      </w:pPr>
      <w:r>
        <w:rPr>
          <w:b/>
          <w:sz w:val="22"/>
          <w:szCs w:val="22"/>
        </w:rPr>
        <w:t>PREPOVED CESIJE</w:t>
      </w:r>
    </w:p>
    <w:p w14:paraId="1B896D69"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023708D9" w14:textId="77777777" w:rsidR="009443F4" w:rsidRPr="00E76839" w:rsidRDefault="009443F4" w:rsidP="009443F4">
      <w:pPr>
        <w:suppressAutoHyphens/>
        <w:spacing w:after="0"/>
        <w:rPr>
          <w:rFonts w:ascii="Calibri" w:eastAsia="Calibri" w:hAnsi="Calibri"/>
          <w:sz w:val="22"/>
          <w:szCs w:val="22"/>
        </w:rPr>
      </w:pPr>
    </w:p>
    <w:p w14:paraId="145B2D0C" w14:textId="77777777" w:rsidR="009443F4" w:rsidRDefault="009443F4" w:rsidP="009443F4">
      <w:pPr>
        <w:spacing w:after="0"/>
        <w:rPr>
          <w:rFonts w:ascii="Calibri" w:eastAsia="Calibri" w:hAnsi="Calibri"/>
          <w:sz w:val="22"/>
          <w:szCs w:val="22"/>
        </w:rPr>
      </w:pPr>
      <w:r>
        <w:rPr>
          <w:rFonts w:ascii="Calibri" w:eastAsia="Calibri" w:hAnsi="Calibri"/>
          <w:sz w:val="22"/>
          <w:szCs w:val="22"/>
        </w:rPr>
        <w:t>Pogodbeni stranki sta sporazumni, izvajalec pa se izrecno zavezuje, da svojih terjatev do naročnika iz kateregakoli naslova brez izrecnega pisnega soglasja naročnika ne bo niti delno, niti v celoti odstopil (cediral) tretjim osebam (prepoved cesije).</w:t>
      </w:r>
    </w:p>
    <w:p w14:paraId="08DBF264" w14:textId="77777777" w:rsidR="009443F4" w:rsidRDefault="009443F4" w:rsidP="009443F4">
      <w:pPr>
        <w:spacing w:after="0"/>
        <w:rPr>
          <w:rFonts w:ascii="Calibri" w:eastAsia="Calibri" w:hAnsi="Calibri"/>
          <w:sz w:val="22"/>
          <w:szCs w:val="22"/>
        </w:rPr>
      </w:pPr>
    </w:p>
    <w:p w14:paraId="78EEA650" w14:textId="77777777" w:rsidR="009443F4" w:rsidRDefault="009443F4" w:rsidP="009443F4">
      <w:pPr>
        <w:spacing w:after="0"/>
        <w:jc w:val="center"/>
        <w:rPr>
          <w:b/>
          <w:sz w:val="22"/>
          <w:szCs w:val="22"/>
        </w:rPr>
      </w:pPr>
      <w:r>
        <w:rPr>
          <w:b/>
          <w:sz w:val="22"/>
          <w:szCs w:val="22"/>
        </w:rPr>
        <w:t>ODPOVED POGODBE</w:t>
      </w:r>
    </w:p>
    <w:p w14:paraId="766F4FE8"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2759796F" w14:textId="77777777" w:rsidR="009443F4" w:rsidRDefault="009443F4" w:rsidP="009443F4">
      <w:pPr>
        <w:spacing w:after="0"/>
        <w:rPr>
          <w:rFonts w:eastAsia="Times New Roman" w:cs="Arial"/>
          <w:sz w:val="22"/>
          <w:szCs w:val="22"/>
        </w:rPr>
      </w:pPr>
    </w:p>
    <w:p w14:paraId="2E945E6F" w14:textId="77777777" w:rsidR="009443F4" w:rsidRDefault="009443F4" w:rsidP="009443F4">
      <w:pPr>
        <w:spacing w:after="0"/>
        <w:rPr>
          <w:rFonts w:ascii="Calibri" w:eastAsia="Calibri" w:hAnsi="Calibri"/>
          <w:sz w:val="22"/>
          <w:szCs w:val="22"/>
        </w:rPr>
      </w:pPr>
      <w:r>
        <w:rPr>
          <w:rFonts w:ascii="Calibri" w:eastAsia="Calibri" w:hAnsi="Calibri"/>
          <w:sz w:val="22"/>
          <w:szCs w:val="22"/>
        </w:rPr>
        <w:t xml:space="preserve">Vsaka stranka lahko pisno odpove to pogodbo brez razlogov z odpovednim rokom šestdeset (60) dni, s priporočenim pismom po pošti. Odpovedni rok prične teči z dnem vročitve poštne pošiljke. </w:t>
      </w:r>
    </w:p>
    <w:p w14:paraId="0CF78A44" w14:textId="77777777" w:rsidR="009443F4" w:rsidRDefault="009443F4" w:rsidP="009443F4">
      <w:pPr>
        <w:spacing w:after="0"/>
        <w:rPr>
          <w:rFonts w:ascii="Calibri" w:eastAsia="Calibri" w:hAnsi="Calibri"/>
          <w:sz w:val="22"/>
          <w:szCs w:val="22"/>
        </w:rPr>
      </w:pPr>
    </w:p>
    <w:p w14:paraId="0F800030" w14:textId="77777777" w:rsidR="009443F4" w:rsidRDefault="009443F4" w:rsidP="009443F4">
      <w:pPr>
        <w:spacing w:after="0"/>
        <w:rPr>
          <w:rFonts w:ascii="Calibri" w:eastAsia="Calibri" w:hAnsi="Calibri"/>
          <w:sz w:val="22"/>
          <w:szCs w:val="22"/>
        </w:rPr>
      </w:pPr>
      <w:r>
        <w:rPr>
          <w:rFonts w:ascii="Calibri" w:eastAsia="Calibri" w:hAnsi="Calibri"/>
          <w:sz w:val="22"/>
          <w:szCs w:val="22"/>
        </w:rPr>
        <w:t>Pogodbeni stranki soglašata, da sme naročnik odstopiti od te pogodbe brez odpovednega roka v naslednjih primerih:</w:t>
      </w:r>
    </w:p>
    <w:p w14:paraId="3C93EEBB" w14:textId="77777777" w:rsidR="009443F4" w:rsidRDefault="009443F4" w:rsidP="009443F4">
      <w:pPr>
        <w:pStyle w:val="ListParagraph"/>
        <w:numPr>
          <w:ilvl w:val="0"/>
          <w:numId w:val="26"/>
        </w:numPr>
        <w:spacing w:after="0"/>
        <w:rPr>
          <w:rFonts w:ascii="Calibri" w:eastAsia="Calibri" w:hAnsi="Calibri"/>
          <w:sz w:val="22"/>
          <w:szCs w:val="22"/>
        </w:rPr>
      </w:pPr>
      <w:r>
        <w:rPr>
          <w:rFonts w:ascii="Calibri" w:eastAsia="Calibri" w:hAnsi="Calibri"/>
          <w:sz w:val="22"/>
          <w:szCs w:val="22"/>
        </w:rPr>
        <w:t>bistvene in ponavljajoče kršitve pogodbenih določil, ki niso odpravljene kljub opozorilu naročnika,</w:t>
      </w:r>
    </w:p>
    <w:p w14:paraId="123A45BE" w14:textId="77777777" w:rsidR="009443F4" w:rsidRPr="006C5794" w:rsidRDefault="009443F4" w:rsidP="009443F4">
      <w:pPr>
        <w:pStyle w:val="ListParagraph"/>
        <w:numPr>
          <w:ilvl w:val="0"/>
          <w:numId w:val="26"/>
        </w:numPr>
        <w:rPr>
          <w:rFonts w:ascii="Calibri" w:eastAsia="Calibri" w:hAnsi="Calibri"/>
          <w:sz w:val="22"/>
          <w:szCs w:val="22"/>
        </w:rPr>
      </w:pPr>
      <w:r w:rsidRPr="006C5794">
        <w:rPr>
          <w:rFonts w:ascii="Calibri" w:eastAsia="Calibri" w:hAnsi="Calibri"/>
          <w:sz w:val="22"/>
          <w:szCs w:val="22"/>
        </w:rPr>
        <w:t>zaradi malomarnosti in nekvalitetnega izvajanja pogodbenih obveznosti.</w:t>
      </w:r>
    </w:p>
    <w:p w14:paraId="60923A47" w14:textId="77777777" w:rsidR="009443F4" w:rsidRPr="006C5794" w:rsidRDefault="009443F4" w:rsidP="009443F4">
      <w:pPr>
        <w:spacing w:after="0"/>
        <w:rPr>
          <w:rFonts w:ascii="Calibri" w:eastAsia="Calibri" w:hAnsi="Calibri"/>
          <w:sz w:val="22"/>
          <w:szCs w:val="22"/>
        </w:rPr>
      </w:pPr>
      <w:r>
        <w:rPr>
          <w:rFonts w:ascii="Calibri" w:eastAsia="Calibri" w:hAnsi="Calibri"/>
          <w:sz w:val="22"/>
          <w:szCs w:val="22"/>
        </w:rPr>
        <w:t>V</w:t>
      </w:r>
      <w:r w:rsidRPr="006C5794">
        <w:rPr>
          <w:rFonts w:ascii="Calibri" w:eastAsia="Calibri" w:hAnsi="Calibri"/>
          <w:sz w:val="22"/>
          <w:szCs w:val="22"/>
        </w:rPr>
        <w:t xml:space="preserve"> primeru odpovedi pogodbe </w:t>
      </w:r>
      <w:r>
        <w:rPr>
          <w:rFonts w:ascii="Calibri" w:eastAsia="Calibri" w:hAnsi="Calibri"/>
          <w:sz w:val="22"/>
          <w:szCs w:val="22"/>
        </w:rPr>
        <w:t xml:space="preserve">s strani naročnika zaradi kršitev pogodbenih obveznosti na strani izvajalca je ta </w:t>
      </w:r>
      <w:r w:rsidRPr="006C5794">
        <w:rPr>
          <w:rFonts w:ascii="Calibri" w:eastAsia="Calibri" w:hAnsi="Calibri"/>
          <w:sz w:val="22"/>
          <w:szCs w:val="22"/>
        </w:rPr>
        <w:t xml:space="preserve">dolžan naročniku povrniti škodo, ki bi jo utrpel zaradi odpovedi pogodbe. </w:t>
      </w:r>
    </w:p>
    <w:p w14:paraId="64D28EBB" w14:textId="77777777" w:rsidR="009443F4" w:rsidRPr="006C5794" w:rsidRDefault="009443F4" w:rsidP="009443F4">
      <w:pPr>
        <w:spacing w:after="0"/>
      </w:pPr>
    </w:p>
    <w:p w14:paraId="7CBA8D12" w14:textId="77777777" w:rsidR="009443F4" w:rsidRPr="005E06AD" w:rsidRDefault="009443F4" w:rsidP="009443F4">
      <w:pPr>
        <w:rPr>
          <w:rFonts w:ascii="Calibri" w:eastAsia="Calibri" w:hAnsi="Calibri"/>
          <w:sz w:val="22"/>
          <w:szCs w:val="22"/>
        </w:rPr>
      </w:pPr>
      <w:r w:rsidRPr="005E06AD">
        <w:rPr>
          <w:rFonts w:ascii="Calibri" w:eastAsia="Calibri" w:hAnsi="Calibri"/>
          <w:sz w:val="22"/>
          <w:szCs w:val="22"/>
        </w:rPr>
        <w:t>Naročnik obvesti izvajalca o kršitvah in odstopu od te pogodbe pisno, priporočeno s povratnico. Ta pogodba preneha veljati zaradi prej navedenih razlogov takoj po prejemu pisne odpovedi</w:t>
      </w:r>
      <w:r>
        <w:rPr>
          <w:rFonts w:ascii="Calibri" w:eastAsia="Calibri" w:hAnsi="Calibri"/>
          <w:sz w:val="22"/>
          <w:szCs w:val="22"/>
        </w:rPr>
        <w:t>.</w:t>
      </w:r>
      <w:r w:rsidRPr="005E06AD">
        <w:rPr>
          <w:rFonts w:ascii="Calibri" w:eastAsia="Calibri" w:hAnsi="Calibri"/>
          <w:sz w:val="22"/>
          <w:szCs w:val="22"/>
        </w:rPr>
        <w:t xml:space="preserve"> </w:t>
      </w:r>
    </w:p>
    <w:p w14:paraId="1BC2F662"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2172D768" w14:textId="77777777" w:rsidR="009443F4" w:rsidRDefault="009443F4" w:rsidP="009443F4">
      <w:pPr>
        <w:spacing w:after="0"/>
        <w:rPr>
          <w:sz w:val="22"/>
          <w:szCs w:val="22"/>
        </w:rPr>
      </w:pPr>
    </w:p>
    <w:p w14:paraId="4DBE8766" w14:textId="77777777" w:rsidR="009443F4" w:rsidRDefault="009443F4" w:rsidP="009443F4">
      <w:pPr>
        <w:autoSpaceDE w:val="0"/>
        <w:autoSpaceDN w:val="0"/>
        <w:adjustRightInd w:val="0"/>
        <w:spacing w:after="0"/>
        <w:rPr>
          <w:rFonts w:ascii="Calibri" w:eastAsia="Calibri" w:hAnsi="Calibri"/>
          <w:sz w:val="22"/>
          <w:szCs w:val="22"/>
        </w:rPr>
      </w:pPr>
      <w:r>
        <w:rPr>
          <w:rFonts w:ascii="Calibri" w:eastAsia="Calibri" w:hAnsi="Calibri"/>
          <w:sz w:val="22"/>
          <w:szCs w:val="22"/>
        </w:rPr>
        <w:t xml:space="preserve">Pogodbeni stranki štejeta to pogodbo za razveljavljeno, brez škodnih posledic za nobeno pogodbeno stranko, v naslednjih primerih: </w:t>
      </w:r>
    </w:p>
    <w:p w14:paraId="215D2CFF" w14:textId="77777777" w:rsidR="009443F4" w:rsidRDefault="009443F4" w:rsidP="009443F4">
      <w:pPr>
        <w:autoSpaceDE w:val="0"/>
        <w:autoSpaceDN w:val="0"/>
        <w:adjustRightInd w:val="0"/>
        <w:spacing w:after="0"/>
        <w:rPr>
          <w:rFonts w:ascii="Calibri" w:eastAsia="Calibri" w:hAnsi="Calibri"/>
          <w:sz w:val="22"/>
          <w:szCs w:val="22"/>
        </w:rPr>
      </w:pPr>
      <w:r>
        <w:rPr>
          <w:rFonts w:ascii="Calibri" w:eastAsia="Calibri" w:hAnsi="Calibri"/>
          <w:sz w:val="22"/>
          <w:szCs w:val="22"/>
        </w:rPr>
        <w:t xml:space="preserve">- če je nad izvajalcem začet stečajni postopek; </w:t>
      </w:r>
    </w:p>
    <w:p w14:paraId="0E93FD6B" w14:textId="77777777" w:rsidR="009443F4" w:rsidRDefault="009443F4" w:rsidP="009443F4">
      <w:pPr>
        <w:autoSpaceDE w:val="0"/>
        <w:autoSpaceDN w:val="0"/>
        <w:adjustRightInd w:val="0"/>
        <w:spacing w:after="0"/>
        <w:rPr>
          <w:rFonts w:ascii="Calibri" w:eastAsia="Calibri" w:hAnsi="Calibri"/>
          <w:sz w:val="22"/>
          <w:szCs w:val="22"/>
        </w:rPr>
      </w:pPr>
      <w:r>
        <w:rPr>
          <w:rFonts w:ascii="Calibri" w:eastAsia="Calibri" w:hAnsi="Calibri"/>
          <w:sz w:val="22"/>
          <w:szCs w:val="22"/>
        </w:rPr>
        <w:t>- če pogodbe zaradi sprememb predpisov ni več mogoče izvrševati.</w:t>
      </w:r>
    </w:p>
    <w:p w14:paraId="5E6DAFFC" w14:textId="77777777" w:rsidR="009443F4" w:rsidRDefault="009443F4" w:rsidP="009443F4">
      <w:pPr>
        <w:spacing w:after="0"/>
        <w:rPr>
          <w:sz w:val="22"/>
          <w:szCs w:val="22"/>
        </w:rPr>
      </w:pPr>
    </w:p>
    <w:p w14:paraId="310546A4" w14:textId="77777777" w:rsidR="009443F4" w:rsidRDefault="009443F4" w:rsidP="009443F4">
      <w:pPr>
        <w:spacing w:after="0"/>
        <w:jc w:val="center"/>
        <w:rPr>
          <w:b/>
          <w:sz w:val="22"/>
          <w:szCs w:val="22"/>
        </w:rPr>
      </w:pPr>
      <w:r>
        <w:rPr>
          <w:b/>
          <w:sz w:val="22"/>
          <w:szCs w:val="22"/>
        </w:rPr>
        <w:t>POOBLAŠČENI PREDSTAVNIKI OZ. SKRBNIKI</w:t>
      </w:r>
    </w:p>
    <w:p w14:paraId="3273D13A"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202E7B22" w14:textId="77777777" w:rsidR="009443F4" w:rsidRDefault="009443F4" w:rsidP="009443F4">
      <w:pPr>
        <w:spacing w:after="0"/>
        <w:rPr>
          <w:sz w:val="22"/>
          <w:szCs w:val="22"/>
        </w:rPr>
      </w:pPr>
    </w:p>
    <w:p w14:paraId="323691C2" w14:textId="77777777" w:rsidR="009443F4" w:rsidRDefault="009443F4" w:rsidP="009443F4">
      <w:pPr>
        <w:spacing w:after="0"/>
        <w:rPr>
          <w:sz w:val="22"/>
          <w:szCs w:val="22"/>
        </w:rPr>
      </w:pPr>
      <w:r>
        <w:rPr>
          <w:sz w:val="22"/>
          <w:szCs w:val="22"/>
        </w:rPr>
        <w:t xml:space="preserve">Pooblaščeni </w:t>
      </w:r>
      <w:r>
        <w:rPr>
          <w:rFonts w:eastAsia="Lucida Sans Unicode" w:cs="Arial"/>
          <w:sz w:val="22"/>
          <w:szCs w:val="22"/>
          <w:lang w:eastAsia="sl-SI"/>
        </w:rPr>
        <w:t>predstavnik</w:t>
      </w:r>
      <w:r>
        <w:rPr>
          <w:sz w:val="22"/>
          <w:szCs w:val="22"/>
        </w:rPr>
        <w:t xml:space="preserve"> naročnika po tej pogodbi je:</w:t>
      </w:r>
    </w:p>
    <w:p w14:paraId="7282811C" w14:textId="77777777" w:rsidR="009443F4" w:rsidRDefault="009443F4" w:rsidP="009443F4">
      <w:pPr>
        <w:spacing w:after="0"/>
        <w:rPr>
          <w:sz w:val="22"/>
          <w:szCs w:val="22"/>
        </w:rPr>
      </w:pPr>
      <w:r>
        <w:rPr>
          <w:sz w:val="22"/>
          <w:szCs w:val="22"/>
        </w:rPr>
        <w:t>________________________________________</w:t>
      </w:r>
    </w:p>
    <w:p w14:paraId="13A013DF" w14:textId="77777777" w:rsidR="009443F4" w:rsidRDefault="009443F4" w:rsidP="009443F4">
      <w:pPr>
        <w:spacing w:after="0"/>
        <w:rPr>
          <w:sz w:val="22"/>
          <w:szCs w:val="22"/>
        </w:rPr>
      </w:pPr>
      <w:r>
        <w:rPr>
          <w:sz w:val="22"/>
          <w:szCs w:val="22"/>
        </w:rPr>
        <w:lastRenderedPageBreak/>
        <w:t>e-mail:__________________________________</w:t>
      </w:r>
    </w:p>
    <w:p w14:paraId="7F271FDC" w14:textId="77777777" w:rsidR="009443F4" w:rsidRDefault="009443F4" w:rsidP="009443F4">
      <w:pPr>
        <w:spacing w:after="0"/>
        <w:rPr>
          <w:sz w:val="22"/>
          <w:szCs w:val="22"/>
        </w:rPr>
      </w:pPr>
      <w:r>
        <w:rPr>
          <w:sz w:val="22"/>
          <w:szCs w:val="22"/>
        </w:rPr>
        <w:t>telefon:__________________________________</w:t>
      </w:r>
    </w:p>
    <w:p w14:paraId="1AFE3090" w14:textId="77777777" w:rsidR="009443F4" w:rsidRDefault="009443F4" w:rsidP="009443F4">
      <w:pPr>
        <w:spacing w:after="0"/>
        <w:rPr>
          <w:sz w:val="22"/>
          <w:szCs w:val="22"/>
        </w:rPr>
      </w:pPr>
    </w:p>
    <w:p w14:paraId="2499BEAF" w14:textId="77777777" w:rsidR="009443F4" w:rsidRPr="00746FE5" w:rsidRDefault="009443F4" w:rsidP="009443F4">
      <w:pPr>
        <w:spacing w:after="0"/>
        <w:rPr>
          <w:sz w:val="22"/>
          <w:szCs w:val="22"/>
        </w:rPr>
      </w:pPr>
      <w:r w:rsidRPr="00746FE5">
        <w:rPr>
          <w:sz w:val="22"/>
          <w:szCs w:val="22"/>
        </w:rPr>
        <w:t>e-mail:__________________________________</w:t>
      </w:r>
    </w:p>
    <w:p w14:paraId="39350628" w14:textId="77777777" w:rsidR="009443F4" w:rsidRDefault="009443F4" w:rsidP="009443F4">
      <w:pPr>
        <w:spacing w:after="0"/>
        <w:rPr>
          <w:sz w:val="22"/>
          <w:szCs w:val="22"/>
        </w:rPr>
      </w:pPr>
      <w:r w:rsidRPr="00746FE5">
        <w:rPr>
          <w:sz w:val="22"/>
          <w:szCs w:val="22"/>
        </w:rPr>
        <w:t>telefon:__________________________________</w:t>
      </w:r>
    </w:p>
    <w:p w14:paraId="423A0A6B" w14:textId="77777777" w:rsidR="009443F4" w:rsidRDefault="009443F4" w:rsidP="009443F4">
      <w:pPr>
        <w:spacing w:after="0"/>
        <w:rPr>
          <w:sz w:val="22"/>
          <w:szCs w:val="22"/>
        </w:rPr>
      </w:pPr>
    </w:p>
    <w:p w14:paraId="47AE7533" w14:textId="77777777" w:rsidR="009443F4" w:rsidRPr="00746FE5" w:rsidRDefault="009443F4" w:rsidP="009443F4">
      <w:pPr>
        <w:spacing w:after="0"/>
        <w:rPr>
          <w:sz w:val="22"/>
          <w:szCs w:val="22"/>
        </w:rPr>
      </w:pPr>
      <w:r w:rsidRPr="00746FE5">
        <w:rPr>
          <w:sz w:val="22"/>
          <w:szCs w:val="22"/>
        </w:rPr>
        <w:t>________________________________________</w:t>
      </w:r>
    </w:p>
    <w:p w14:paraId="0AD30690" w14:textId="77777777" w:rsidR="009443F4" w:rsidRPr="00746FE5" w:rsidRDefault="009443F4" w:rsidP="009443F4">
      <w:pPr>
        <w:spacing w:after="0"/>
        <w:rPr>
          <w:sz w:val="22"/>
          <w:szCs w:val="22"/>
        </w:rPr>
      </w:pPr>
      <w:r w:rsidRPr="00746FE5">
        <w:rPr>
          <w:sz w:val="22"/>
          <w:szCs w:val="22"/>
        </w:rPr>
        <w:t>e-mail:__________________________________</w:t>
      </w:r>
    </w:p>
    <w:p w14:paraId="5CAF7E67" w14:textId="77777777" w:rsidR="009443F4" w:rsidRDefault="009443F4" w:rsidP="009443F4">
      <w:pPr>
        <w:spacing w:after="0"/>
        <w:rPr>
          <w:sz w:val="22"/>
          <w:szCs w:val="22"/>
        </w:rPr>
      </w:pPr>
      <w:r w:rsidRPr="00746FE5">
        <w:rPr>
          <w:sz w:val="22"/>
          <w:szCs w:val="22"/>
        </w:rPr>
        <w:t>telefon:__________________________________</w:t>
      </w:r>
    </w:p>
    <w:p w14:paraId="5391292E" w14:textId="77777777" w:rsidR="009443F4" w:rsidRDefault="009443F4" w:rsidP="009443F4">
      <w:pPr>
        <w:spacing w:after="0"/>
        <w:rPr>
          <w:sz w:val="22"/>
          <w:szCs w:val="22"/>
        </w:rPr>
      </w:pPr>
    </w:p>
    <w:p w14:paraId="02E5BBE8" w14:textId="77777777" w:rsidR="009443F4" w:rsidRDefault="009443F4" w:rsidP="009443F4">
      <w:pPr>
        <w:spacing w:after="0"/>
        <w:rPr>
          <w:sz w:val="22"/>
          <w:szCs w:val="22"/>
        </w:rPr>
      </w:pPr>
      <w:r>
        <w:rPr>
          <w:sz w:val="22"/>
          <w:szCs w:val="22"/>
        </w:rPr>
        <w:t>Pooblaščeni predstavnik izvajalca po tej pogodbi je:</w:t>
      </w:r>
    </w:p>
    <w:p w14:paraId="42665FDD" w14:textId="77777777" w:rsidR="009443F4" w:rsidRDefault="009443F4" w:rsidP="009443F4">
      <w:pPr>
        <w:spacing w:after="0"/>
        <w:rPr>
          <w:sz w:val="22"/>
          <w:szCs w:val="22"/>
        </w:rPr>
      </w:pPr>
      <w:r>
        <w:rPr>
          <w:sz w:val="22"/>
          <w:szCs w:val="22"/>
        </w:rPr>
        <w:t>________________________________________</w:t>
      </w:r>
    </w:p>
    <w:p w14:paraId="6C787E0C" w14:textId="77777777" w:rsidR="009443F4" w:rsidRDefault="009443F4" w:rsidP="009443F4">
      <w:pPr>
        <w:spacing w:after="0"/>
        <w:rPr>
          <w:sz w:val="22"/>
          <w:szCs w:val="22"/>
        </w:rPr>
      </w:pPr>
      <w:r>
        <w:rPr>
          <w:sz w:val="22"/>
          <w:szCs w:val="22"/>
        </w:rPr>
        <w:t>e-mail:__________________________________</w:t>
      </w:r>
    </w:p>
    <w:p w14:paraId="65887E41" w14:textId="77777777" w:rsidR="009443F4" w:rsidRDefault="009443F4" w:rsidP="009443F4">
      <w:pPr>
        <w:spacing w:after="0"/>
        <w:rPr>
          <w:sz w:val="22"/>
          <w:szCs w:val="22"/>
        </w:rPr>
      </w:pPr>
      <w:r>
        <w:rPr>
          <w:sz w:val="22"/>
          <w:szCs w:val="22"/>
        </w:rPr>
        <w:t>telefon:__________________________________</w:t>
      </w:r>
    </w:p>
    <w:p w14:paraId="40607308" w14:textId="77777777" w:rsidR="009443F4" w:rsidRDefault="009443F4" w:rsidP="009443F4">
      <w:pPr>
        <w:spacing w:after="0"/>
        <w:rPr>
          <w:sz w:val="22"/>
          <w:szCs w:val="22"/>
        </w:rPr>
      </w:pPr>
    </w:p>
    <w:p w14:paraId="4F29D791" w14:textId="77777777" w:rsidR="009443F4" w:rsidRDefault="009443F4" w:rsidP="009443F4">
      <w:pPr>
        <w:spacing w:after="0"/>
        <w:rPr>
          <w:sz w:val="22"/>
          <w:szCs w:val="22"/>
        </w:rPr>
      </w:pPr>
    </w:p>
    <w:p w14:paraId="133FB177" w14:textId="77777777" w:rsidR="009443F4" w:rsidRDefault="009443F4" w:rsidP="009443F4">
      <w:pPr>
        <w:spacing w:after="0"/>
        <w:jc w:val="center"/>
        <w:rPr>
          <w:b/>
          <w:sz w:val="22"/>
          <w:szCs w:val="22"/>
        </w:rPr>
      </w:pPr>
      <w:r>
        <w:rPr>
          <w:b/>
          <w:sz w:val="22"/>
          <w:szCs w:val="22"/>
        </w:rPr>
        <w:t>VROČANJE IN KOMUNIKACIJA MED STRANKAMA</w:t>
      </w:r>
    </w:p>
    <w:p w14:paraId="0D87E944"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320C90AC" w14:textId="77777777" w:rsidR="009443F4" w:rsidRDefault="009443F4" w:rsidP="009443F4">
      <w:pPr>
        <w:spacing w:after="0"/>
        <w:rPr>
          <w:sz w:val="22"/>
          <w:szCs w:val="22"/>
        </w:rPr>
      </w:pPr>
    </w:p>
    <w:p w14:paraId="2716EE74" w14:textId="77777777" w:rsidR="009443F4" w:rsidRDefault="009443F4" w:rsidP="009443F4">
      <w:pPr>
        <w:spacing w:after="0"/>
        <w:rPr>
          <w:sz w:val="22"/>
          <w:szCs w:val="22"/>
        </w:rPr>
      </w:pPr>
      <w:r>
        <w:rPr>
          <w:sz w:val="22"/>
          <w:szCs w:val="22"/>
        </w:rPr>
        <w:t xml:space="preserve">Pogodbeni stranki soglašata, da bosta komunicirali preko elektronske pošte (navedene v prejšnjem členu) in takšno komunikacijo šteli za veljaven način pošiljanja opominov in vse medsebojne korespondence. </w:t>
      </w:r>
    </w:p>
    <w:p w14:paraId="35C6950F" w14:textId="77777777" w:rsidR="009443F4" w:rsidRDefault="009443F4" w:rsidP="009443F4">
      <w:pPr>
        <w:spacing w:after="0"/>
        <w:rPr>
          <w:sz w:val="22"/>
          <w:szCs w:val="22"/>
        </w:rPr>
      </w:pPr>
    </w:p>
    <w:p w14:paraId="1E512DC7" w14:textId="77777777" w:rsidR="009443F4" w:rsidRDefault="009443F4" w:rsidP="009443F4">
      <w:pPr>
        <w:spacing w:after="0"/>
        <w:rPr>
          <w:sz w:val="22"/>
          <w:szCs w:val="22"/>
        </w:rPr>
      </w:pPr>
      <w:r>
        <w:rPr>
          <w:sz w:val="22"/>
          <w:szCs w:val="22"/>
        </w:rPr>
        <w:t>Obe pogodbeni stranki se zavezujeta redno spremljati prejeto pošto. Pošta, poslana na elektronska naslova iz prejšnjega člena te pogodbe, se šteje nasprotni stranki za vročeno drugi delovni dan po pošiljanju.</w:t>
      </w:r>
    </w:p>
    <w:p w14:paraId="2B55F027" w14:textId="77777777" w:rsidR="009443F4" w:rsidRDefault="009443F4" w:rsidP="009443F4">
      <w:pPr>
        <w:spacing w:after="0"/>
        <w:rPr>
          <w:sz w:val="22"/>
          <w:szCs w:val="22"/>
        </w:rPr>
      </w:pPr>
    </w:p>
    <w:p w14:paraId="1AEADF3D" w14:textId="77777777" w:rsidR="009443F4" w:rsidRDefault="009443F4" w:rsidP="009443F4">
      <w:pPr>
        <w:spacing w:after="0"/>
        <w:jc w:val="center"/>
        <w:rPr>
          <w:b/>
          <w:sz w:val="22"/>
          <w:szCs w:val="22"/>
        </w:rPr>
      </w:pPr>
      <w:r>
        <w:rPr>
          <w:b/>
          <w:sz w:val="22"/>
          <w:szCs w:val="22"/>
        </w:rPr>
        <w:t>PROTIKORUPCIJSKA KLAVZULA</w:t>
      </w:r>
    </w:p>
    <w:p w14:paraId="3F82DD2F"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1A6C2C7E" w14:textId="77777777" w:rsidR="009443F4" w:rsidRDefault="009443F4" w:rsidP="009443F4">
      <w:pPr>
        <w:widowControl/>
        <w:spacing w:after="0"/>
        <w:rPr>
          <w:sz w:val="22"/>
          <w:szCs w:val="22"/>
        </w:rPr>
      </w:pPr>
    </w:p>
    <w:p w14:paraId="42F39E23" w14:textId="77777777" w:rsidR="009443F4" w:rsidRDefault="009443F4" w:rsidP="009443F4">
      <w:pPr>
        <w:widowControl/>
        <w:spacing w:after="0"/>
        <w:rPr>
          <w:sz w:val="22"/>
          <w:szCs w:val="22"/>
        </w:rPr>
      </w:pPr>
      <w:r>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17067FAE" w14:textId="77777777" w:rsidR="009443F4" w:rsidRDefault="009443F4" w:rsidP="009443F4">
      <w:pPr>
        <w:pStyle w:val="ListParagraph"/>
        <w:widowControl/>
        <w:numPr>
          <w:ilvl w:val="0"/>
          <w:numId w:val="14"/>
        </w:numPr>
        <w:spacing w:after="0"/>
        <w:rPr>
          <w:sz w:val="22"/>
          <w:szCs w:val="22"/>
        </w:rPr>
      </w:pPr>
      <w:r>
        <w:rPr>
          <w:sz w:val="22"/>
          <w:szCs w:val="22"/>
        </w:rPr>
        <w:t xml:space="preserve">pridobitev posla ali </w:t>
      </w:r>
    </w:p>
    <w:p w14:paraId="6F5CFD51" w14:textId="77777777" w:rsidR="009443F4" w:rsidRDefault="009443F4" w:rsidP="009443F4">
      <w:pPr>
        <w:pStyle w:val="ListParagraph"/>
        <w:widowControl/>
        <w:numPr>
          <w:ilvl w:val="0"/>
          <w:numId w:val="14"/>
        </w:numPr>
        <w:spacing w:after="0"/>
        <w:rPr>
          <w:sz w:val="22"/>
          <w:szCs w:val="22"/>
        </w:rPr>
      </w:pPr>
      <w:r>
        <w:rPr>
          <w:sz w:val="22"/>
          <w:szCs w:val="22"/>
        </w:rPr>
        <w:t xml:space="preserve">za sklenitev posla pod ugodnejšimi pogoji ali </w:t>
      </w:r>
    </w:p>
    <w:p w14:paraId="5D6EF4B9" w14:textId="77777777" w:rsidR="009443F4" w:rsidRDefault="009443F4" w:rsidP="009443F4">
      <w:pPr>
        <w:pStyle w:val="ListParagraph"/>
        <w:widowControl/>
        <w:numPr>
          <w:ilvl w:val="0"/>
          <w:numId w:val="14"/>
        </w:numPr>
        <w:spacing w:after="0"/>
        <w:rPr>
          <w:sz w:val="22"/>
          <w:szCs w:val="22"/>
        </w:rPr>
      </w:pPr>
      <w:r>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04AF576B" w14:textId="77777777" w:rsidR="009443F4" w:rsidRDefault="009443F4" w:rsidP="009443F4">
      <w:pPr>
        <w:widowControl/>
        <w:spacing w:after="0"/>
        <w:rPr>
          <w:sz w:val="22"/>
          <w:szCs w:val="22"/>
        </w:rPr>
      </w:pPr>
    </w:p>
    <w:p w14:paraId="55B96129" w14:textId="77777777" w:rsidR="009443F4" w:rsidRDefault="009443F4" w:rsidP="009443F4">
      <w:pPr>
        <w:widowControl/>
        <w:spacing w:after="0"/>
        <w:rPr>
          <w:sz w:val="22"/>
          <w:szCs w:val="22"/>
        </w:rPr>
      </w:pPr>
      <w:r>
        <w:rPr>
          <w:sz w:val="22"/>
          <w:szCs w:val="22"/>
        </w:rPr>
        <w:t>V primeru kršitve ali poskusa kršitve te klavzule je že sklenjena pogodba nična. V kolikor se pogodba še ni pričela uporabljati, se šteje, da pogodba ni bila sklenjena.</w:t>
      </w:r>
    </w:p>
    <w:p w14:paraId="43D15210" w14:textId="77777777" w:rsidR="009443F4" w:rsidRDefault="009443F4" w:rsidP="009443F4">
      <w:pPr>
        <w:widowControl/>
        <w:spacing w:after="0"/>
        <w:rPr>
          <w:sz w:val="22"/>
          <w:szCs w:val="22"/>
        </w:rPr>
      </w:pPr>
    </w:p>
    <w:p w14:paraId="5046066E" w14:textId="77777777" w:rsidR="009443F4" w:rsidRDefault="009443F4" w:rsidP="009443F4">
      <w:pPr>
        <w:widowControl/>
        <w:spacing w:after="0"/>
        <w:rPr>
          <w:sz w:val="22"/>
          <w:szCs w:val="22"/>
        </w:rPr>
      </w:pPr>
      <w:r>
        <w:rPr>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97182E7" w14:textId="77777777" w:rsidR="009443F4" w:rsidRDefault="009443F4" w:rsidP="009443F4">
      <w:pPr>
        <w:widowControl/>
        <w:spacing w:after="0"/>
        <w:rPr>
          <w:sz w:val="22"/>
          <w:szCs w:val="22"/>
        </w:rPr>
      </w:pPr>
    </w:p>
    <w:p w14:paraId="02B7A2B3" w14:textId="77777777" w:rsidR="009443F4" w:rsidRDefault="009443F4" w:rsidP="009443F4">
      <w:pPr>
        <w:widowControl/>
        <w:spacing w:after="0"/>
        <w:rPr>
          <w:sz w:val="22"/>
          <w:szCs w:val="22"/>
        </w:rPr>
      </w:pPr>
      <w:r>
        <w:rPr>
          <w:sz w:val="22"/>
          <w:szCs w:val="22"/>
        </w:rPr>
        <w:t>Stranke se strinjajo, da bodo v celotnem času veljavnosti te pogodbe ravnale skladno z veljavno verzijo pravil ICC (</w:t>
      </w:r>
      <w:proofErr w:type="spellStart"/>
      <w:r>
        <w:rPr>
          <w:sz w:val="22"/>
          <w:szCs w:val="22"/>
        </w:rPr>
        <w:t>International</w:t>
      </w:r>
      <w:proofErr w:type="spellEnd"/>
      <w:r>
        <w:rPr>
          <w:sz w:val="22"/>
          <w:szCs w:val="22"/>
        </w:rPr>
        <w:t xml:space="preserve"> </w:t>
      </w:r>
      <w:proofErr w:type="spellStart"/>
      <w:r>
        <w:rPr>
          <w:sz w:val="22"/>
          <w:szCs w:val="22"/>
        </w:rPr>
        <w:t>Chamber</w:t>
      </w:r>
      <w:proofErr w:type="spellEnd"/>
      <w:r>
        <w:rPr>
          <w:sz w:val="22"/>
          <w:szCs w:val="22"/>
        </w:rPr>
        <w:t xml:space="preserve"> </w:t>
      </w:r>
      <w:proofErr w:type="spellStart"/>
      <w:r>
        <w:rPr>
          <w:sz w:val="22"/>
          <w:szCs w:val="22"/>
        </w:rPr>
        <w:t>of</w:t>
      </w:r>
      <w:proofErr w:type="spellEnd"/>
      <w:r>
        <w:rPr>
          <w:sz w:val="22"/>
          <w:szCs w:val="22"/>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9E96B24" w14:textId="77777777" w:rsidR="009443F4" w:rsidRDefault="009443F4" w:rsidP="009443F4">
      <w:pPr>
        <w:widowControl/>
        <w:spacing w:after="0"/>
        <w:rPr>
          <w:sz w:val="22"/>
          <w:szCs w:val="22"/>
        </w:rPr>
      </w:pPr>
    </w:p>
    <w:p w14:paraId="6AC0342C" w14:textId="77777777" w:rsidR="009443F4" w:rsidRDefault="009443F4" w:rsidP="009443F4">
      <w:pPr>
        <w:widowControl/>
        <w:spacing w:after="0"/>
        <w:rPr>
          <w:sz w:val="22"/>
          <w:szCs w:val="22"/>
        </w:rPr>
      </w:pPr>
      <w:r>
        <w:rPr>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6A9E62A2" w14:textId="77777777" w:rsidR="009443F4" w:rsidRDefault="009443F4" w:rsidP="009443F4">
      <w:pPr>
        <w:spacing w:after="0"/>
        <w:rPr>
          <w:sz w:val="22"/>
          <w:szCs w:val="22"/>
        </w:rPr>
      </w:pPr>
    </w:p>
    <w:p w14:paraId="593ADB35" w14:textId="77777777" w:rsidR="009443F4" w:rsidRDefault="009443F4" w:rsidP="009443F4">
      <w:pPr>
        <w:spacing w:after="0"/>
        <w:jc w:val="center"/>
        <w:rPr>
          <w:b/>
          <w:sz w:val="22"/>
          <w:szCs w:val="22"/>
        </w:rPr>
      </w:pPr>
      <w:r>
        <w:rPr>
          <w:b/>
          <w:sz w:val="22"/>
          <w:szCs w:val="22"/>
        </w:rPr>
        <w:t>PREHODNE IN KONČNE DOLOČBE</w:t>
      </w:r>
    </w:p>
    <w:p w14:paraId="41F871D8"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73345364" w14:textId="77777777" w:rsidR="009443F4" w:rsidRDefault="009443F4" w:rsidP="009443F4">
      <w:pPr>
        <w:spacing w:after="0"/>
        <w:rPr>
          <w:sz w:val="22"/>
          <w:szCs w:val="22"/>
        </w:rPr>
      </w:pPr>
    </w:p>
    <w:p w14:paraId="3970210F" w14:textId="77777777" w:rsidR="009443F4" w:rsidRDefault="009443F4" w:rsidP="009443F4">
      <w:pPr>
        <w:spacing w:after="0"/>
        <w:rPr>
          <w:sz w:val="22"/>
          <w:szCs w:val="22"/>
        </w:rPr>
      </w:pPr>
      <w:r>
        <w:rPr>
          <w:sz w:val="22"/>
          <w:szCs w:val="22"/>
        </w:rPr>
        <w:t>Pogodbo je mogoče spremeniti ali dopolniti samo v pisni obliki po sporazumu vseh pogodbenih strank.</w:t>
      </w:r>
    </w:p>
    <w:p w14:paraId="1DB10E80" w14:textId="77777777" w:rsidR="009443F4" w:rsidRDefault="009443F4" w:rsidP="009443F4">
      <w:pPr>
        <w:spacing w:after="0"/>
        <w:rPr>
          <w:sz w:val="22"/>
          <w:szCs w:val="22"/>
        </w:rPr>
      </w:pPr>
    </w:p>
    <w:p w14:paraId="2C85F402"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29EEAA59" w14:textId="77777777" w:rsidR="009443F4" w:rsidRDefault="009443F4" w:rsidP="009443F4">
      <w:pPr>
        <w:spacing w:after="0"/>
        <w:rPr>
          <w:sz w:val="22"/>
          <w:szCs w:val="22"/>
        </w:rPr>
      </w:pPr>
    </w:p>
    <w:p w14:paraId="4409E5F5" w14:textId="77777777" w:rsidR="009443F4" w:rsidRDefault="009443F4" w:rsidP="009443F4">
      <w:pPr>
        <w:spacing w:after="0"/>
        <w:rPr>
          <w:sz w:val="22"/>
          <w:szCs w:val="22"/>
        </w:rPr>
      </w:pPr>
      <w:r>
        <w:rPr>
          <w:sz w:val="22"/>
          <w:szCs w:val="22"/>
        </w:rPr>
        <w:t>Za urejanje medsebojnih obveznosti in pravic, ki niso urejene s to pogodbo ter z razpisno in ponudbeno dokumentacijo za oddajo naročila, se uporabljajo, določila Obligacijskega zakonika in drugi predpisi, ki urejajo pogodbene odnose.</w:t>
      </w:r>
    </w:p>
    <w:p w14:paraId="4AC7C8BC" w14:textId="77777777" w:rsidR="009443F4" w:rsidRDefault="009443F4" w:rsidP="009443F4">
      <w:pPr>
        <w:spacing w:after="0"/>
        <w:rPr>
          <w:sz w:val="22"/>
          <w:szCs w:val="22"/>
        </w:rPr>
      </w:pPr>
    </w:p>
    <w:p w14:paraId="6D6CC13D" w14:textId="77777777" w:rsidR="009443F4" w:rsidRPr="007037D2" w:rsidRDefault="009443F4" w:rsidP="009443F4">
      <w:pPr>
        <w:pStyle w:val="ListParagraph"/>
        <w:numPr>
          <w:ilvl w:val="0"/>
          <w:numId w:val="25"/>
        </w:numPr>
        <w:spacing w:after="0"/>
        <w:jc w:val="center"/>
        <w:rPr>
          <w:b/>
          <w:sz w:val="22"/>
          <w:szCs w:val="22"/>
        </w:rPr>
      </w:pPr>
      <w:r w:rsidRPr="007037D2">
        <w:rPr>
          <w:b/>
          <w:sz w:val="22"/>
          <w:szCs w:val="22"/>
        </w:rPr>
        <w:t>člen</w:t>
      </w:r>
    </w:p>
    <w:p w14:paraId="003E456A" w14:textId="77777777" w:rsidR="009443F4" w:rsidRDefault="009443F4" w:rsidP="009443F4">
      <w:pPr>
        <w:spacing w:after="0"/>
        <w:rPr>
          <w:sz w:val="22"/>
          <w:szCs w:val="22"/>
        </w:rPr>
      </w:pPr>
    </w:p>
    <w:p w14:paraId="6FF9978C" w14:textId="77777777" w:rsidR="009443F4" w:rsidRDefault="009443F4" w:rsidP="009443F4">
      <w:pPr>
        <w:spacing w:after="0"/>
        <w:rPr>
          <w:sz w:val="22"/>
          <w:szCs w:val="22"/>
        </w:rPr>
      </w:pPr>
      <w:r w:rsidRPr="006F0883">
        <w:rPr>
          <w:sz w:val="22"/>
          <w:szCs w:val="22"/>
        </w:rPr>
        <w:t xml:space="preserve">Ta pogodba je sklenjena pod razveznim pogojem, ki se v primeru izpolnitve okoliščin iz drugega odstavka 67.a člena ZJN-3 ter ob upoštevanju četrtega odstavka prej navedenega člena, uresniči z dnem sklenitve nove pogodbe o izvedbi javnega naročila za predmetno naročilo. Če je pogodba sklenjena z več gospodarskimi subjekti, razvezni pogoj učinkuje le za gospodarski subjekt, za katerega je izpolnjena okoliščina iz drugega odstavka 67.a člena ZJN-3; v tem primeru se razvezni pogoj uresniči 30. dan po izvedenem preverjanju o izpolnitvi okoliščin.   </w:t>
      </w:r>
    </w:p>
    <w:p w14:paraId="5537BDDC" w14:textId="77777777" w:rsidR="009443F4" w:rsidRDefault="009443F4" w:rsidP="009443F4">
      <w:pPr>
        <w:spacing w:after="0"/>
        <w:rPr>
          <w:sz w:val="22"/>
          <w:szCs w:val="22"/>
        </w:rPr>
      </w:pPr>
    </w:p>
    <w:p w14:paraId="567B8DA4" w14:textId="77777777" w:rsidR="009443F4" w:rsidRDefault="009443F4" w:rsidP="009443F4">
      <w:pPr>
        <w:spacing w:after="0"/>
        <w:rPr>
          <w:sz w:val="22"/>
          <w:szCs w:val="22"/>
        </w:rPr>
      </w:pPr>
    </w:p>
    <w:p w14:paraId="5CF5BBEC" w14:textId="77777777" w:rsidR="009443F4" w:rsidRDefault="009443F4" w:rsidP="009443F4">
      <w:pPr>
        <w:pStyle w:val="ListParagraph"/>
        <w:numPr>
          <w:ilvl w:val="0"/>
          <w:numId w:val="25"/>
        </w:numPr>
        <w:spacing w:after="0"/>
        <w:jc w:val="center"/>
        <w:rPr>
          <w:b/>
          <w:sz w:val="22"/>
          <w:szCs w:val="22"/>
        </w:rPr>
      </w:pPr>
      <w:r>
        <w:rPr>
          <w:b/>
          <w:sz w:val="22"/>
          <w:szCs w:val="22"/>
        </w:rPr>
        <w:lastRenderedPageBreak/>
        <w:t>člen</w:t>
      </w:r>
    </w:p>
    <w:p w14:paraId="5A37236D" w14:textId="77777777" w:rsidR="009443F4" w:rsidRDefault="009443F4" w:rsidP="009443F4">
      <w:pPr>
        <w:spacing w:after="0"/>
        <w:rPr>
          <w:sz w:val="22"/>
          <w:szCs w:val="22"/>
        </w:rPr>
      </w:pPr>
    </w:p>
    <w:p w14:paraId="1056EC82" w14:textId="77777777" w:rsidR="009443F4" w:rsidRDefault="009443F4" w:rsidP="009443F4">
      <w:pPr>
        <w:spacing w:after="0"/>
        <w:rPr>
          <w:sz w:val="22"/>
          <w:szCs w:val="22"/>
        </w:rPr>
      </w:pPr>
      <w:r>
        <w:rPr>
          <w:sz w:val="22"/>
          <w:szCs w:val="22"/>
        </w:rPr>
        <w:t xml:space="preserve">Ta pogodba se uporablja za </w:t>
      </w:r>
      <w:r w:rsidRPr="00730ED8">
        <w:rPr>
          <w:sz w:val="22"/>
          <w:szCs w:val="22"/>
        </w:rPr>
        <w:t xml:space="preserve">obdobje </w:t>
      </w:r>
      <w:r>
        <w:rPr>
          <w:sz w:val="22"/>
          <w:szCs w:val="22"/>
        </w:rPr>
        <w:t xml:space="preserve">od 1.1.2020 do 31.12.2022 in začne veljati ko jo podpišeta obe pogodbeni stranki in ko naročnik od izvajalca prejeme finančno zavarovanje za dobro izvedbo pogodbenih obveznosti. </w:t>
      </w:r>
    </w:p>
    <w:p w14:paraId="71BBFDE2" w14:textId="77777777" w:rsidR="009443F4" w:rsidRDefault="009443F4" w:rsidP="009443F4">
      <w:pPr>
        <w:tabs>
          <w:tab w:val="left" w:pos="1359"/>
        </w:tabs>
        <w:spacing w:after="0"/>
        <w:jc w:val="left"/>
        <w:rPr>
          <w:sz w:val="22"/>
          <w:szCs w:val="22"/>
        </w:rPr>
      </w:pPr>
      <w:r>
        <w:rPr>
          <w:sz w:val="22"/>
          <w:szCs w:val="22"/>
        </w:rPr>
        <w:tab/>
      </w:r>
    </w:p>
    <w:p w14:paraId="5407ABF4"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455C9C5D" w14:textId="77777777" w:rsidR="009443F4" w:rsidRDefault="009443F4" w:rsidP="009443F4">
      <w:pPr>
        <w:spacing w:after="0"/>
        <w:rPr>
          <w:sz w:val="22"/>
          <w:szCs w:val="22"/>
        </w:rPr>
      </w:pPr>
    </w:p>
    <w:p w14:paraId="0CE764C5" w14:textId="77777777" w:rsidR="009443F4" w:rsidRDefault="009443F4" w:rsidP="009443F4">
      <w:pPr>
        <w:spacing w:after="0"/>
        <w:rPr>
          <w:sz w:val="22"/>
          <w:szCs w:val="22"/>
        </w:rPr>
      </w:pPr>
      <w:r>
        <w:rPr>
          <w:sz w:val="22"/>
          <w:szCs w:val="22"/>
        </w:rPr>
        <w:t>Morebitna neveljavnost kateregakoli določila te pogodbe ne vpliva na veljavnost pogodbe kot celote.</w:t>
      </w:r>
    </w:p>
    <w:p w14:paraId="241189E6" w14:textId="77777777" w:rsidR="009443F4" w:rsidRDefault="009443F4" w:rsidP="009443F4">
      <w:pPr>
        <w:spacing w:after="0"/>
        <w:rPr>
          <w:sz w:val="22"/>
          <w:szCs w:val="22"/>
        </w:rPr>
      </w:pPr>
    </w:p>
    <w:p w14:paraId="4FE3F619" w14:textId="77777777" w:rsidR="009443F4" w:rsidRDefault="009443F4" w:rsidP="009443F4">
      <w:pPr>
        <w:spacing w:after="0"/>
        <w:rPr>
          <w:sz w:val="22"/>
          <w:szCs w:val="22"/>
        </w:rPr>
      </w:pPr>
      <w:r>
        <w:rPr>
          <w:sz w:val="22"/>
          <w:szCs w:val="22"/>
        </w:rPr>
        <w:t>Če se stranki ne dogovorita drugače, se morebitni spori iz te pogodbe razrešujejo pred stvarno pristojnim sodiščem v Ljubljani po slovenskem pravu.</w:t>
      </w:r>
    </w:p>
    <w:p w14:paraId="77650A1A" w14:textId="77777777" w:rsidR="009443F4" w:rsidRDefault="009443F4" w:rsidP="009443F4">
      <w:pPr>
        <w:spacing w:after="0"/>
        <w:rPr>
          <w:sz w:val="22"/>
          <w:szCs w:val="22"/>
        </w:rPr>
      </w:pPr>
    </w:p>
    <w:p w14:paraId="7A416C4C" w14:textId="77777777" w:rsidR="009443F4" w:rsidRDefault="009443F4" w:rsidP="009443F4">
      <w:pPr>
        <w:pStyle w:val="ListParagraph"/>
        <w:numPr>
          <w:ilvl w:val="0"/>
          <w:numId w:val="25"/>
        </w:numPr>
        <w:spacing w:after="0"/>
        <w:jc w:val="center"/>
        <w:rPr>
          <w:b/>
          <w:sz w:val="22"/>
          <w:szCs w:val="22"/>
        </w:rPr>
      </w:pPr>
      <w:r>
        <w:rPr>
          <w:b/>
          <w:sz w:val="22"/>
          <w:szCs w:val="22"/>
        </w:rPr>
        <w:t>člen</w:t>
      </w:r>
    </w:p>
    <w:p w14:paraId="3AE48C55" w14:textId="77777777" w:rsidR="009443F4" w:rsidRDefault="009443F4" w:rsidP="009443F4">
      <w:pPr>
        <w:spacing w:after="0"/>
        <w:rPr>
          <w:sz w:val="22"/>
          <w:szCs w:val="22"/>
        </w:rPr>
      </w:pPr>
    </w:p>
    <w:p w14:paraId="6CE861EE" w14:textId="77777777" w:rsidR="009443F4" w:rsidRDefault="009443F4" w:rsidP="009443F4">
      <w:pPr>
        <w:spacing w:after="0"/>
        <w:rPr>
          <w:sz w:val="22"/>
          <w:szCs w:val="22"/>
        </w:rPr>
      </w:pPr>
      <w:r>
        <w:rPr>
          <w:sz w:val="22"/>
          <w:szCs w:val="22"/>
        </w:rPr>
        <w:t xml:space="preserve">Ta pogodba je sestavljena v dveh (2) enakih izvodih, od katerih vsaka pogodbena stranka prejme en (1) izvod pogodbe. </w:t>
      </w:r>
    </w:p>
    <w:p w14:paraId="2A01EB7C" w14:textId="77777777" w:rsidR="009443F4" w:rsidRDefault="009443F4" w:rsidP="009443F4">
      <w:pPr>
        <w:spacing w:after="0"/>
        <w:rPr>
          <w:sz w:val="22"/>
          <w:szCs w:val="22"/>
        </w:rPr>
      </w:pPr>
    </w:p>
    <w:p w14:paraId="26B3CFFC" w14:textId="77777777" w:rsidR="009443F4" w:rsidRDefault="009443F4" w:rsidP="009443F4">
      <w:pPr>
        <w:spacing w:after="0"/>
        <w:rPr>
          <w:sz w:val="22"/>
          <w:szCs w:val="22"/>
        </w:rPr>
      </w:pPr>
    </w:p>
    <w:p w14:paraId="5B3ECB84" w14:textId="77777777" w:rsidR="009443F4" w:rsidRDefault="009443F4" w:rsidP="009443F4">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692"/>
      </w:tblGrid>
      <w:tr w:rsidR="009443F4" w14:paraId="3636F21D" w14:textId="77777777" w:rsidTr="00A964A8">
        <w:tc>
          <w:tcPr>
            <w:tcW w:w="5245"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9443F4" w14:paraId="406D485B" w14:textId="77777777" w:rsidTr="00A964A8">
              <w:tc>
                <w:tcPr>
                  <w:tcW w:w="5090" w:type="dxa"/>
                  <w:hideMark/>
                </w:tcPr>
                <w:p w14:paraId="1312600C" w14:textId="77777777" w:rsidR="009443F4" w:rsidRDefault="009443F4" w:rsidP="00A964A8">
                  <w:pPr>
                    <w:widowControl/>
                    <w:spacing w:after="0" w:line="256" w:lineRule="auto"/>
                    <w:rPr>
                      <w:rFonts w:eastAsia="Times New Roman" w:cs="Arial"/>
                      <w:sz w:val="22"/>
                      <w:szCs w:val="22"/>
                      <w:lang w:eastAsia="en-GB"/>
                    </w:rPr>
                  </w:pPr>
                  <w:r>
                    <w:rPr>
                      <w:rFonts w:eastAsia="Times New Roman" w:cs="Arial"/>
                      <w:sz w:val="22"/>
                      <w:szCs w:val="22"/>
                      <w:lang w:eastAsia="en-GB"/>
                    </w:rPr>
                    <w:t>Kraj in datum:</w:t>
                  </w:r>
                </w:p>
              </w:tc>
              <w:tc>
                <w:tcPr>
                  <w:tcW w:w="4253" w:type="dxa"/>
                </w:tcPr>
                <w:p w14:paraId="42FB5EB6" w14:textId="77777777" w:rsidR="009443F4" w:rsidRDefault="009443F4" w:rsidP="00A964A8">
                  <w:pPr>
                    <w:widowControl/>
                    <w:spacing w:after="0" w:line="256" w:lineRule="auto"/>
                    <w:rPr>
                      <w:rFonts w:eastAsia="Times New Roman" w:cs="Arial"/>
                      <w:sz w:val="22"/>
                      <w:szCs w:val="22"/>
                      <w:lang w:eastAsia="en-GB"/>
                    </w:rPr>
                  </w:pPr>
                </w:p>
              </w:tc>
            </w:tr>
          </w:tbl>
          <w:p w14:paraId="3B7D958A" w14:textId="77777777" w:rsidR="009443F4" w:rsidRDefault="009443F4" w:rsidP="00A964A8">
            <w:pPr>
              <w:rPr>
                <w:sz w:val="22"/>
                <w:szCs w:val="22"/>
              </w:rPr>
            </w:pPr>
          </w:p>
        </w:tc>
        <w:tc>
          <w:tcPr>
            <w:tcW w:w="2692"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9443F4" w14:paraId="35EAEA87" w14:textId="77777777" w:rsidTr="00A964A8">
              <w:tc>
                <w:tcPr>
                  <w:tcW w:w="5090" w:type="dxa"/>
                  <w:hideMark/>
                </w:tcPr>
                <w:p w14:paraId="5BDE97BD" w14:textId="77777777" w:rsidR="009443F4" w:rsidRDefault="009443F4" w:rsidP="00A964A8">
                  <w:pPr>
                    <w:widowControl/>
                    <w:spacing w:after="0" w:line="256" w:lineRule="auto"/>
                    <w:rPr>
                      <w:rFonts w:eastAsia="Times New Roman" w:cs="Arial"/>
                      <w:sz w:val="22"/>
                      <w:szCs w:val="22"/>
                      <w:lang w:eastAsia="en-GB"/>
                    </w:rPr>
                  </w:pPr>
                  <w:r>
                    <w:rPr>
                      <w:rFonts w:eastAsia="Times New Roman" w:cs="Arial"/>
                      <w:sz w:val="22"/>
                      <w:szCs w:val="22"/>
                      <w:lang w:eastAsia="en-GB"/>
                    </w:rPr>
                    <w:t>Kraj in datum:</w:t>
                  </w:r>
                </w:p>
              </w:tc>
              <w:tc>
                <w:tcPr>
                  <w:tcW w:w="4253" w:type="dxa"/>
                  <w:hideMark/>
                </w:tcPr>
                <w:p w14:paraId="057007E1" w14:textId="77777777" w:rsidR="009443F4" w:rsidRDefault="009443F4" w:rsidP="00A964A8">
                  <w:pPr>
                    <w:widowControl/>
                    <w:spacing w:after="0" w:line="256" w:lineRule="auto"/>
                    <w:rPr>
                      <w:rFonts w:eastAsia="Times New Roman" w:cs="Arial"/>
                      <w:sz w:val="22"/>
                      <w:szCs w:val="22"/>
                      <w:lang w:eastAsia="en-GB"/>
                    </w:rPr>
                  </w:pPr>
                  <w:r>
                    <w:rPr>
                      <w:rFonts w:eastAsia="Times New Roman" w:cs="Arial"/>
                      <w:sz w:val="22"/>
                      <w:szCs w:val="22"/>
                      <w:lang w:eastAsia="en-GB"/>
                    </w:rPr>
                    <w:t>Kraj in datum:</w:t>
                  </w:r>
                </w:p>
              </w:tc>
            </w:tr>
          </w:tbl>
          <w:p w14:paraId="103401D5" w14:textId="77777777" w:rsidR="009443F4" w:rsidRDefault="009443F4" w:rsidP="00A964A8">
            <w:pPr>
              <w:rPr>
                <w:sz w:val="22"/>
                <w:szCs w:val="22"/>
              </w:rPr>
            </w:pPr>
          </w:p>
        </w:tc>
      </w:tr>
      <w:tr w:rsidR="009443F4" w14:paraId="06C38499" w14:textId="77777777" w:rsidTr="00A964A8">
        <w:tc>
          <w:tcPr>
            <w:tcW w:w="5245" w:type="dxa"/>
          </w:tcPr>
          <w:p w14:paraId="74F3230A" w14:textId="77777777" w:rsidR="009443F4" w:rsidRDefault="009443F4" w:rsidP="00A964A8"/>
        </w:tc>
        <w:tc>
          <w:tcPr>
            <w:tcW w:w="2692" w:type="dxa"/>
          </w:tcPr>
          <w:p w14:paraId="2E94350A" w14:textId="77777777" w:rsidR="009443F4" w:rsidRDefault="009443F4" w:rsidP="00A964A8"/>
        </w:tc>
      </w:tr>
      <w:tr w:rsidR="009443F4" w14:paraId="4EC4FBAC" w14:textId="77777777" w:rsidTr="00A964A8">
        <w:tc>
          <w:tcPr>
            <w:tcW w:w="5245"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9443F4" w14:paraId="035D4CC2" w14:textId="77777777" w:rsidTr="00A964A8">
              <w:tc>
                <w:tcPr>
                  <w:tcW w:w="5090" w:type="dxa"/>
                  <w:hideMark/>
                </w:tcPr>
                <w:p w14:paraId="15C28B65" w14:textId="77777777" w:rsidR="009443F4" w:rsidRDefault="009443F4" w:rsidP="00A964A8">
                  <w:pPr>
                    <w:widowControl/>
                    <w:spacing w:after="0" w:line="256" w:lineRule="auto"/>
                    <w:rPr>
                      <w:rFonts w:eastAsia="Times New Roman" w:cs="Arial"/>
                      <w:sz w:val="22"/>
                      <w:szCs w:val="22"/>
                      <w:lang w:eastAsia="en-GB"/>
                    </w:rPr>
                  </w:pPr>
                  <w:r>
                    <w:rPr>
                      <w:rFonts w:eastAsia="Times New Roman" w:cs="Arial"/>
                      <w:b/>
                      <w:sz w:val="22"/>
                      <w:szCs w:val="22"/>
                      <w:lang w:eastAsia="en-GB"/>
                    </w:rPr>
                    <w:t>NAROČNIK</w:t>
                  </w:r>
                </w:p>
              </w:tc>
              <w:tc>
                <w:tcPr>
                  <w:tcW w:w="4253" w:type="dxa"/>
                </w:tcPr>
                <w:p w14:paraId="636A62CD" w14:textId="77777777" w:rsidR="009443F4" w:rsidRDefault="009443F4" w:rsidP="00A964A8">
                  <w:pPr>
                    <w:widowControl/>
                    <w:spacing w:after="0" w:line="256" w:lineRule="auto"/>
                    <w:rPr>
                      <w:rFonts w:eastAsia="Times New Roman" w:cs="Arial"/>
                      <w:sz w:val="22"/>
                      <w:szCs w:val="22"/>
                      <w:lang w:eastAsia="en-GB"/>
                    </w:rPr>
                  </w:pPr>
                </w:p>
              </w:tc>
            </w:tr>
          </w:tbl>
          <w:p w14:paraId="2D5672BD" w14:textId="77777777" w:rsidR="009443F4" w:rsidRDefault="009443F4" w:rsidP="00A964A8">
            <w:pPr>
              <w:rPr>
                <w:sz w:val="22"/>
                <w:szCs w:val="22"/>
              </w:rPr>
            </w:pPr>
          </w:p>
        </w:tc>
        <w:tc>
          <w:tcPr>
            <w:tcW w:w="2692"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9443F4" w14:paraId="4A7FE58E" w14:textId="77777777" w:rsidTr="00A964A8">
              <w:tc>
                <w:tcPr>
                  <w:tcW w:w="5090" w:type="dxa"/>
                  <w:hideMark/>
                </w:tcPr>
                <w:p w14:paraId="687C8257" w14:textId="77777777" w:rsidR="009443F4" w:rsidRDefault="009443F4" w:rsidP="00A964A8">
                  <w:pPr>
                    <w:widowControl/>
                    <w:spacing w:after="0" w:line="256" w:lineRule="auto"/>
                    <w:rPr>
                      <w:rFonts w:eastAsia="Times New Roman" w:cs="Arial"/>
                      <w:sz w:val="22"/>
                      <w:szCs w:val="22"/>
                      <w:lang w:eastAsia="en-GB"/>
                    </w:rPr>
                  </w:pPr>
                  <w:r>
                    <w:rPr>
                      <w:rFonts w:eastAsia="Times New Roman" w:cs="Arial"/>
                      <w:b/>
                      <w:sz w:val="22"/>
                      <w:szCs w:val="22"/>
                      <w:lang w:eastAsia="en-GB"/>
                    </w:rPr>
                    <w:t>IZVAJALEC</w:t>
                  </w:r>
                </w:p>
              </w:tc>
              <w:tc>
                <w:tcPr>
                  <w:tcW w:w="4253" w:type="dxa"/>
                </w:tcPr>
                <w:p w14:paraId="0BA140F7" w14:textId="77777777" w:rsidR="009443F4" w:rsidRDefault="009443F4" w:rsidP="00A964A8">
                  <w:pPr>
                    <w:widowControl/>
                    <w:spacing w:after="0" w:line="256" w:lineRule="auto"/>
                    <w:rPr>
                      <w:rFonts w:eastAsia="Times New Roman" w:cs="Arial"/>
                      <w:b/>
                      <w:sz w:val="22"/>
                      <w:szCs w:val="22"/>
                      <w:lang w:eastAsia="en-GB"/>
                    </w:rPr>
                  </w:pPr>
                  <w:r>
                    <w:rPr>
                      <w:rFonts w:eastAsia="Times New Roman" w:cs="Arial"/>
                      <w:b/>
                      <w:sz w:val="22"/>
                      <w:szCs w:val="22"/>
                      <w:lang w:eastAsia="en-GB"/>
                    </w:rPr>
                    <w:t>NAROČNIK</w:t>
                  </w:r>
                </w:p>
                <w:p w14:paraId="4445F2C9" w14:textId="77777777" w:rsidR="009443F4" w:rsidRDefault="009443F4" w:rsidP="00A964A8">
                  <w:pPr>
                    <w:widowControl/>
                    <w:spacing w:after="0" w:line="256" w:lineRule="auto"/>
                    <w:rPr>
                      <w:rFonts w:eastAsia="Times New Roman" w:cs="Arial"/>
                      <w:sz w:val="22"/>
                      <w:szCs w:val="22"/>
                      <w:lang w:eastAsia="en-GB"/>
                    </w:rPr>
                  </w:pPr>
                </w:p>
              </w:tc>
            </w:tr>
          </w:tbl>
          <w:p w14:paraId="27965EF1" w14:textId="77777777" w:rsidR="009443F4" w:rsidRDefault="009443F4" w:rsidP="00A964A8">
            <w:pPr>
              <w:rPr>
                <w:sz w:val="22"/>
                <w:szCs w:val="22"/>
              </w:rPr>
            </w:pPr>
          </w:p>
        </w:tc>
      </w:tr>
    </w:tbl>
    <w:p w14:paraId="6C87993D" w14:textId="5A075F4B" w:rsidR="001E4E5C" w:rsidRDefault="001E4E5C">
      <w:pPr>
        <w:widowControl/>
        <w:spacing w:line="259" w:lineRule="auto"/>
        <w:jc w:val="left"/>
        <w:rPr>
          <w:b/>
          <w:sz w:val="22"/>
          <w:szCs w:val="22"/>
        </w:rPr>
      </w:pPr>
    </w:p>
    <w:sectPr w:rsidR="001E4E5C" w:rsidSect="00F7054E">
      <w:headerReference w:type="default" r:id="rId9"/>
      <w:footerReference w:type="default" r:id="rId10"/>
      <w:headerReference w:type="first" r:id="rId11"/>
      <w:footerReference w:type="first" r:id="rId12"/>
      <w:pgSz w:w="11906" w:h="16838"/>
      <w:pgMar w:top="2835" w:right="2268" w:bottom="226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0CA6" w14:textId="77777777" w:rsidR="002A0DF5" w:rsidRDefault="002A0DF5" w:rsidP="002219CE">
      <w:r>
        <w:separator/>
      </w:r>
    </w:p>
  </w:endnote>
  <w:endnote w:type="continuationSeparator" w:id="0">
    <w:p w14:paraId="1D4ABE70" w14:textId="77777777" w:rsidR="002A0DF5" w:rsidRDefault="002A0DF5" w:rsidP="002219CE">
      <w:r>
        <w:continuationSeparator/>
      </w:r>
    </w:p>
  </w:endnote>
  <w:endnote w:type="continuationNotice" w:id="1">
    <w:p w14:paraId="47F4F699" w14:textId="77777777" w:rsidR="002A0DF5" w:rsidRDefault="002A0DF5"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1B1C4A16" w14:textId="1C5F2123" w:rsidR="002A0DF5" w:rsidRPr="009966DA" w:rsidRDefault="002A0DF5" w:rsidP="003C12F6">
        <w:pPr>
          <w:pStyle w:val="Footer"/>
          <w:jc w:val="center"/>
        </w:pPr>
        <w:r w:rsidRPr="009966DA">
          <w:fldChar w:fldCharType="begin"/>
        </w:r>
        <w:r w:rsidRPr="009966DA">
          <w:instrText xml:space="preserve"> PAGE   \* MERGEFORMAT </w:instrText>
        </w:r>
        <w:r w:rsidRPr="009966DA">
          <w:fldChar w:fldCharType="separate"/>
        </w:r>
        <w:r w:rsidR="002D20DA">
          <w:rPr>
            <w:noProof/>
          </w:rPr>
          <w:t>18</w:t>
        </w:r>
        <w:r w:rsidRPr="009966DA">
          <w:rPr>
            <w:noProof/>
          </w:rPr>
          <w:fldChar w:fldCharType="end"/>
        </w:r>
      </w:p>
    </w:sdtContent>
  </w:sdt>
  <w:p w14:paraId="2752E212" w14:textId="77777777" w:rsidR="002A0DF5" w:rsidRDefault="002A0DF5"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C649E" w14:textId="77777777" w:rsidR="002A0DF5" w:rsidRDefault="002A0DF5" w:rsidP="002219CE">
    <w:pPr>
      <w:pStyle w:val="Footer"/>
    </w:pPr>
  </w:p>
  <w:p w14:paraId="1D6CE86D" w14:textId="77777777" w:rsidR="002A0DF5" w:rsidRDefault="002A0DF5"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5D08D" w14:textId="77777777" w:rsidR="002A0DF5" w:rsidRDefault="002A0DF5" w:rsidP="002219CE">
      <w:r>
        <w:separator/>
      </w:r>
    </w:p>
  </w:footnote>
  <w:footnote w:type="continuationSeparator" w:id="0">
    <w:p w14:paraId="2AB866C8" w14:textId="77777777" w:rsidR="002A0DF5" w:rsidRDefault="002A0DF5" w:rsidP="002219CE">
      <w:r>
        <w:continuationSeparator/>
      </w:r>
    </w:p>
  </w:footnote>
  <w:footnote w:type="continuationNotice" w:id="1">
    <w:p w14:paraId="1D4F158B" w14:textId="77777777" w:rsidR="002A0DF5" w:rsidRDefault="002A0DF5"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A4E4" w14:textId="77777777" w:rsidR="002A0DF5" w:rsidRDefault="002A0DF5"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3699B985" wp14:editId="426EF763">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8DCD" w14:textId="77777777" w:rsidR="002A0DF5" w:rsidRPr="00BA04DF" w:rsidRDefault="002A0DF5"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0ED7DC8C" w14:textId="147207CB" w:rsidR="002A0DF5" w:rsidRPr="00E51A04" w:rsidRDefault="002A0DF5" w:rsidP="00BA04DF">
    <w:pPr>
      <w:jc w:val="center"/>
      <w:rPr>
        <w:rStyle w:val="IntenseEmphasis"/>
        <w:color w:val="auto"/>
        <w:sz w:val="18"/>
        <w:szCs w:val="18"/>
      </w:rPr>
    </w:pPr>
    <w:r w:rsidRPr="00BA04DF">
      <w:rPr>
        <w:rFonts w:ascii="Calibri" w:eastAsia="Times New Roman" w:hAnsi="Calibri" w:cs="Times New Roman"/>
        <w:i/>
        <w:sz w:val="18"/>
        <w:szCs w:val="22"/>
        <w:lang w:eastAsia="en-GB"/>
      </w:rPr>
      <w:t xml:space="preserve">Razpisna dokumentacija v postopku oddaje javnega </w:t>
    </w:r>
    <w:r w:rsidRPr="001E0A37">
      <w:rPr>
        <w:rFonts w:ascii="Calibri" w:eastAsia="Times New Roman" w:hAnsi="Calibri" w:cs="Times New Roman"/>
        <w:i/>
        <w:sz w:val="18"/>
        <w:szCs w:val="22"/>
        <w:lang w:eastAsia="en-GB"/>
      </w:rPr>
      <w:t>naročila št. JN</w:t>
    </w:r>
    <w:r w:rsidRPr="00192B54">
      <w:rPr>
        <w:rFonts w:ascii="Calibri" w:eastAsia="Times New Roman" w:hAnsi="Calibri" w:cs="Times New Roman"/>
        <w:i/>
        <w:sz w:val="18"/>
        <w:szCs w:val="22"/>
        <w:lang w:eastAsia="en-GB"/>
      </w:rPr>
      <w:t>/1</w:t>
    </w:r>
    <w:r>
      <w:rPr>
        <w:rFonts w:ascii="Calibri" w:eastAsia="Times New Roman" w:hAnsi="Calibri" w:cs="Times New Roman"/>
        <w:i/>
        <w:sz w:val="18"/>
        <w:szCs w:val="22"/>
        <w:lang w:eastAsia="en-GB"/>
      </w:rPr>
      <w:t>4</w:t>
    </w:r>
    <w:r w:rsidRPr="00192B54">
      <w:rPr>
        <w:rFonts w:ascii="Calibri" w:eastAsia="Times New Roman" w:hAnsi="Calibri" w:cs="Times New Roman"/>
        <w:i/>
        <w:sz w:val="18"/>
        <w:szCs w:val="22"/>
        <w:lang w:eastAsia="en-GB"/>
      </w:rPr>
      <w:t>-N</w:t>
    </w:r>
    <w:r w:rsidRPr="001E0A37">
      <w:rPr>
        <w:rFonts w:ascii="Calibri" w:eastAsia="Times New Roman" w:hAnsi="Calibri" w:cs="Times New Roman"/>
        <w:i/>
        <w:sz w:val="18"/>
        <w:szCs w:val="22"/>
        <w:lang w:eastAsia="en-GB"/>
      </w:rPr>
      <w:t>EP/201</w:t>
    </w:r>
    <w:r w:rsidRPr="00E51A04">
      <w:rPr>
        <w:i/>
        <w:noProof/>
        <w:sz w:val="18"/>
        <w:szCs w:val="18"/>
        <w:lang w:eastAsia="sl-SI"/>
      </w:rPr>
      <w:drawing>
        <wp:anchor distT="0" distB="0" distL="114300" distR="114300" simplePos="0" relativeHeight="251661312" behindDoc="0" locked="0" layoutInCell="1" allowOverlap="1" wp14:anchorId="3615632A" wp14:editId="6D89FFB2">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i/>
        <w:sz w:val="18"/>
        <w:szCs w:val="22"/>
        <w:lang w:eastAsia="en-GB"/>
      </w:rPr>
      <w:t>9</w:t>
    </w:r>
  </w:p>
  <w:p w14:paraId="22534169" w14:textId="505E3E7C" w:rsidR="002A0DF5" w:rsidRPr="001E717A" w:rsidRDefault="002A0DF5" w:rsidP="001E717A">
    <w:pPr>
      <w:jc w:val="center"/>
      <w:rPr>
        <w:i/>
        <w:sz w:val="18"/>
        <w:szCs w:val="18"/>
      </w:rPr>
    </w:pPr>
    <w:r>
      <w:rPr>
        <w:i/>
        <w:sz w:val="18"/>
        <w:szCs w:val="18"/>
      </w:rPr>
      <w:t>»</w:t>
    </w:r>
    <w:r w:rsidRPr="00621025">
      <w:rPr>
        <w:i/>
        <w:sz w:val="18"/>
        <w:szCs w:val="18"/>
      </w:rPr>
      <w:t>Urejanje okolice nepremičnin v lasti DUTB</w:t>
    </w:r>
    <w:r>
      <w:rPr>
        <w: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7B37" w14:textId="77777777" w:rsidR="002A0DF5" w:rsidRDefault="002A0DF5" w:rsidP="004E6180">
    <w:pPr>
      <w:pStyle w:val="Header"/>
      <w:jc w:val="center"/>
    </w:pPr>
    <w:r>
      <w:rPr>
        <w:noProof/>
        <w:lang w:eastAsia="sl-SI"/>
      </w:rPr>
      <w:drawing>
        <wp:anchor distT="0" distB="0" distL="114300" distR="114300" simplePos="0" relativeHeight="251659264" behindDoc="0" locked="1" layoutInCell="1" allowOverlap="1" wp14:anchorId="62234DC4" wp14:editId="7F6B4D03">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F4B"/>
    <w:multiLevelType w:val="hybridMultilevel"/>
    <w:tmpl w:val="16761D3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625C4F"/>
    <w:multiLevelType w:val="hybridMultilevel"/>
    <w:tmpl w:val="B442D5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25457E"/>
    <w:multiLevelType w:val="hybridMultilevel"/>
    <w:tmpl w:val="81F65ED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AD0B13"/>
    <w:multiLevelType w:val="hybridMultilevel"/>
    <w:tmpl w:val="D4382A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CA3902"/>
    <w:multiLevelType w:val="hybridMultilevel"/>
    <w:tmpl w:val="18641BE8"/>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BF375D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49102B"/>
    <w:multiLevelType w:val="hybridMultilevel"/>
    <w:tmpl w:val="DC56687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 w15:restartNumberingAfterBreak="0">
    <w:nsid w:val="36470984"/>
    <w:multiLevelType w:val="hybridMultilevel"/>
    <w:tmpl w:val="7730025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AF170C6"/>
    <w:multiLevelType w:val="hybridMultilevel"/>
    <w:tmpl w:val="51FE189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E613F"/>
    <w:multiLevelType w:val="hybridMultilevel"/>
    <w:tmpl w:val="D4382A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7246D02"/>
    <w:multiLevelType w:val="hybridMultilevel"/>
    <w:tmpl w:val="7BF006AA"/>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80165D"/>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751FE3"/>
    <w:multiLevelType w:val="hybridMultilevel"/>
    <w:tmpl w:val="91B098F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A6E7990"/>
    <w:multiLevelType w:val="hybridMultilevel"/>
    <w:tmpl w:val="11BCCB8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EE2364"/>
    <w:multiLevelType w:val="hybridMultilevel"/>
    <w:tmpl w:val="CBECC4F2"/>
    <w:lvl w:ilvl="0" w:tplc="B196538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A145F8E"/>
    <w:multiLevelType w:val="hybridMultilevel"/>
    <w:tmpl w:val="3DF69450"/>
    <w:lvl w:ilvl="0" w:tplc="A570686A">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3C63F83"/>
    <w:multiLevelType w:val="hybridMultilevel"/>
    <w:tmpl w:val="D0DE8FE4"/>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FA145A"/>
    <w:multiLevelType w:val="multilevel"/>
    <w:tmpl w:val="48C62094"/>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337A51"/>
    <w:multiLevelType w:val="hybridMultilevel"/>
    <w:tmpl w:val="51CA4DB2"/>
    <w:lvl w:ilvl="0" w:tplc="9E32908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3"/>
  </w:num>
  <w:num w:numId="4">
    <w:abstractNumId w:val="18"/>
  </w:num>
  <w:num w:numId="5">
    <w:abstractNumId w:val="29"/>
  </w:num>
  <w:num w:numId="6">
    <w:abstractNumId w:val="10"/>
  </w:num>
  <w:num w:numId="7">
    <w:abstractNumId w:val="27"/>
  </w:num>
  <w:num w:numId="8">
    <w:abstractNumId w:val="34"/>
  </w:num>
  <w:num w:numId="9">
    <w:abstractNumId w:val="24"/>
  </w:num>
  <w:num w:numId="10">
    <w:abstractNumId w:val="2"/>
  </w:num>
  <w:num w:numId="11">
    <w:abstractNumId w:val="26"/>
  </w:num>
  <w:num w:numId="12">
    <w:abstractNumId w:val="16"/>
  </w:num>
  <w:num w:numId="13">
    <w:abstractNumId w:val="8"/>
  </w:num>
  <w:num w:numId="14">
    <w:abstractNumId w:val="11"/>
  </w:num>
  <w:num w:numId="15">
    <w:abstractNumId w:val="36"/>
  </w:num>
  <w:num w:numId="16">
    <w:abstractNumId w:val="28"/>
  </w:num>
  <w:num w:numId="17">
    <w:abstractNumId w:val="17"/>
  </w:num>
  <w:num w:numId="18">
    <w:abstractNumId w:val="5"/>
  </w:num>
  <w:num w:numId="19">
    <w:abstractNumId w:val="4"/>
  </w:num>
  <w:num w:numId="20">
    <w:abstractNumId w:val="31"/>
  </w:num>
  <w:num w:numId="21">
    <w:abstractNumId w:val="22"/>
  </w:num>
  <w:num w:numId="22">
    <w:abstractNumId w:val="1"/>
  </w:num>
  <w:num w:numId="23">
    <w:abstractNumId w:val="21"/>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7"/>
  </w:num>
  <w:num w:numId="28">
    <w:abstractNumId w:val="35"/>
  </w:num>
  <w:num w:numId="29">
    <w:abstractNumId w:val="19"/>
  </w:num>
  <w:num w:numId="30">
    <w:abstractNumId w:val="37"/>
  </w:num>
  <w:num w:numId="31">
    <w:abstractNumId w:val="23"/>
  </w:num>
  <w:num w:numId="32">
    <w:abstractNumId w:val="13"/>
  </w:num>
  <w:num w:numId="33">
    <w:abstractNumId w:val="0"/>
  </w:num>
  <w:num w:numId="34">
    <w:abstractNumId w:val="32"/>
  </w:num>
  <w:num w:numId="35">
    <w:abstractNumId w:val="38"/>
  </w:num>
  <w:num w:numId="36">
    <w:abstractNumId w:val="6"/>
  </w:num>
  <w:num w:numId="37">
    <w:abstractNumId w:val="15"/>
  </w:num>
  <w:num w:numId="38">
    <w:abstractNumId w:val="9"/>
  </w:num>
  <w:num w:numId="39">
    <w:abstractNumId w:val="30"/>
  </w:num>
  <w:num w:numId="40">
    <w:abstractNumId w:val="25"/>
  </w:num>
  <w:num w:numId="4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296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364F"/>
    <w:rsid w:val="00003840"/>
    <w:rsid w:val="00003D6F"/>
    <w:rsid w:val="0000407D"/>
    <w:rsid w:val="0000471F"/>
    <w:rsid w:val="00004793"/>
    <w:rsid w:val="000054A3"/>
    <w:rsid w:val="00006642"/>
    <w:rsid w:val="00006D43"/>
    <w:rsid w:val="000108C4"/>
    <w:rsid w:val="00010950"/>
    <w:rsid w:val="00010B3E"/>
    <w:rsid w:val="00010BA3"/>
    <w:rsid w:val="00010EA3"/>
    <w:rsid w:val="000115C9"/>
    <w:rsid w:val="00013A37"/>
    <w:rsid w:val="00013A4E"/>
    <w:rsid w:val="00013C29"/>
    <w:rsid w:val="00013CED"/>
    <w:rsid w:val="00014238"/>
    <w:rsid w:val="00015062"/>
    <w:rsid w:val="00015098"/>
    <w:rsid w:val="0001567E"/>
    <w:rsid w:val="00015B2E"/>
    <w:rsid w:val="0001674D"/>
    <w:rsid w:val="00016C7C"/>
    <w:rsid w:val="00016EF9"/>
    <w:rsid w:val="000171FF"/>
    <w:rsid w:val="00017470"/>
    <w:rsid w:val="000174A2"/>
    <w:rsid w:val="00017D90"/>
    <w:rsid w:val="0002054E"/>
    <w:rsid w:val="00020B71"/>
    <w:rsid w:val="00021D3E"/>
    <w:rsid w:val="00023431"/>
    <w:rsid w:val="00023658"/>
    <w:rsid w:val="00023C5D"/>
    <w:rsid w:val="00024E09"/>
    <w:rsid w:val="00024FBD"/>
    <w:rsid w:val="00025075"/>
    <w:rsid w:val="00025411"/>
    <w:rsid w:val="00025498"/>
    <w:rsid w:val="00025E88"/>
    <w:rsid w:val="00027DFC"/>
    <w:rsid w:val="000312BC"/>
    <w:rsid w:val="00031A5F"/>
    <w:rsid w:val="00031AC9"/>
    <w:rsid w:val="00033796"/>
    <w:rsid w:val="0003406F"/>
    <w:rsid w:val="00035304"/>
    <w:rsid w:val="0003593F"/>
    <w:rsid w:val="000360E7"/>
    <w:rsid w:val="00036895"/>
    <w:rsid w:val="00036AE8"/>
    <w:rsid w:val="00036EEE"/>
    <w:rsid w:val="00040889"/>
    <w:rsid w:val="00040CE1"/>
    <w:rsid w:val="00042210"/>
    <w:rsid w:val="00042323"/>
    <w:rsid w:val="0004292E"/>
    <w:rsid w:val="000458C5"/>
    <w:rsid w:val="00045BDC"/>
    <w:rsid w:val="00045CF1"/>
    <w:rsid w:val="00047234"/>
    <w:rsid w:val="00050208"/>
    <w:rsid w:val="000506FB"/>
    <w:rsid w:val="00051FBE"/>
    <w:rsid w:val="0005385E"/>
    <w:rsid w:val="00054067"/>
    <w:rsid w:val="00054EDB"/>
    <w:rsid w:val="000550B8"/>
    <w:rsid w:val="000555D5"/>
    <w:rsid w:val="0005657C"/>
    <w:rsid w:val="00056620"/>
    <w:rsid w:val="0005696D"/>
    <w:rsid w:val="00057CEC"/>
    <w:rsid w:val="00057D7A"/>
    <w:rsid w:val="0006018F"/>
    <w:rsid w:val="00061267"/>
    <w:rsid w:val="000632FB"/>
    <w:rsid w:val="00063795"/>
    <w:rsid w:val="00064FC9"/>
    <w:rsid w:val="00066306"/>
    <w:rsid w:val="000663F1"/>
    <w:rsid w:val="00066ABA"/>
    <w:rsid w:val="00066DE9"/>
    <w:rsid w:val="0006766A"/>
    <w:rsid w:val="00067D5A"/>
    <w:rsid w:val="00070E85"/>
    <w:rsid w:val="0007319D"/>
    <w:rsid w:val="000740FF"/>
    <w:rsid w:val="00075DFB"/>
    <w:rsid w:val="00076334"/>
    <w:rsid w:val="000765F4"/>
    <w:rsid w:val="00077670"/>
    <w:rsid w:val="00077A2A"/>
    <w:rsid w:val="00077E75"/>
    <w:rsid w:val="00077F32"/>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6660"/>
    <w:rsid w:val="0008711B"/>
    <w:rsid w:val="00087736"/>
    <w:rsid w:val="000879DA"/>
    <w:rsid w:val="000902E7"/>
    <w:rsid w:val="00090A26"/>
    <w:rsid w:val="00090D31"/>
    <w:rsid w:val="000913C5"/>
    <w:rsid w:val="00092A4F"/>
    <w:rsid w:val="00092B58"/>
    <w:rsid w:val="0009461B"/>
    <w:rsid w:val="000969C9"/>
    <w:rsid w:val="000A1562"/>
    <w:rsid w:val="000A1B5D"/>
    <w:rsid w:val="000A2AF0"/>
    <w:rsid w:val="000A2C9B"/>
    <w:rsid w:val="000A2DD0"/>
    <w:rsid w:val="000A3476"/>
    <w:rsid w:val="000A39D4"/>
    <w:rsid w:val="000A3DB9"/>
    <w:rsid w:val="000A3EC5"/>
    <w:rsid w:val="000A4595"/>
    <w:rsid w:val="000A4C13"/>
    <w:rsid w:val="000A5CD4"/>
    <w:rsid w:val="000A752E"/>
    <w:rsid w:val="000B01A7"/>
    <w:rsid w:val="000B0225"/>
    <w:rsid w:val="000B0584"/>
    <w:rsid w:val="000B0D1C"/>
    <w:rsid w:val="000B26EC"/>
    <w:rsid w:val="000B2BD1"/>
    <w:rsid w:val="000B4A2C"/>
    <w:rsid w:val="000B526B"/>
    <w:rsid w:val="000B52D5"/>
    <w:rsid w:val="000B6398"/>
    <w:rsid w:val="000C0945"/>
    <w:rsid w:val="000C0BCB"/>
    <w:rsid w:val="000C0C88"/>
    <w:rsid w:val="000C1775"/>
    <w:rsid w:val="000C5089"/>
    <w:rsid w:val="000C6658"/>
    <w:rsid w:val="000C6664"/>
    <w:rsid w:val="000C6C1A"/>
    <w:rsid w:val="000C7DE4"/>
    <w:rsid w:val="000D068C"/>
    <w:rsid w:val="000D1C7F"/>
    <w:rsid w:val="000D1D27"/>
    <w:rsid w:val="000D1E35"/>
    <w:rsid w:val="000D2482"/>
    <w:rsid w:val="000D2AF8"/>
    <w:rsid w:val="000D3B9E"/>
    <w:rsid w:val="000D4CD0"/>
    <w:rsid w:val="000D4E05"/>
    <w:rsid w:val="000D5031"/>
    <w:rsid w:val="000D534E"/>
    <w:rsid w:val="000D557B"/>
    <w:rsid w:val="000D5D1D"/>
    <w:rsid w:val="000D6CB2"/>
    <w:rsid w:val="000D6FCE"/>
    <w:rsid w:val="000D7B26"/>
    <w:rsid w:val="000E0036"/>
    <w:rsid w:val="000E01C3"/>
    <w:rsid w:val="000E12E4"/>
    <w:rsid w:val="000E2607"/>
    <w:rsid w:val="000E278C"/>
    <w:rsid w:val="000E3501"/>
    <w:rsid w:val="000E39F0"/>
    <w:rsid w:val="000E3EF0"/>
    <w:rsid w:val="000E44A1"/>
    <w:rsid w:val="000E460A"/>
    <w:rsid w:val="000E5D82"/>
    <w:rsid w:val="000E777B"/>
    <w:rsid w:val="000E7BF5"/>
    <w:rsid w:val="000F005A"/>
    <w:rsid w:val="000F016B"/>
    <w:rsid w:val="000F0677"/>
    <w:rsid w:val="000F15D1"/>
    <w:rsid w:val="000F1EDE"/>
    <w:rsid w:val="000F2811"/>
    <w:rsid w:val="000F29F3"/>
    <w:rsid w:val="000F3FB9"/>
    <w:rsid w:val="000F4400"/>
    <w:rsid w:val="000F48EE"/>
    <w:rsid w:val="000F5A0C"/>
    <w:rsid w:val="000F5A6C"/>
    <w:rsid w:val="000F66B7"/>
    <w:rsid w:val="000F6A4F"/>
    <w:rsid w:val="000F7B98"/>
    <w:rsid w:val="000F7F7B"/>
    <w:rsid w:val="00100693"/>
    <w:rsid w:val="001007D2"/>
    <w:rsid w:val="00100F14"/>
    <w:rsid w:val="00101F83"/>
    <w:rsid w:val="00102003"/>
    <w:rsid w:val="001020EB"/>
    <w:rsid w:val="00102B85"/>
    <w:rsid w:val="00103AF4"/>
    <w:rsid w:val="00103B31"/>
    <w:rsid w:val="00103DD1"/>
    <w:rsid w:val="001041AD"/>
    <w:rsid w:val="00105DBB"/>
    <w:rsid w:val="0010794D"/>
    <w:rsid w:val="00107AC7"/>
    <w:rsid w:val="00110A4B"/>
    <w:rsid w:val="001115A6"/>
    <w:rsid w:val="00112236"/>
    <w:rsid w:val="00112D80"/>
    <w:rsid w:val="0011452A"/>
    <w:rsid w:val="0011489B"/>
    <w:rsid w:val="00114915"/>
    <w:rsid w:val="00114D90"/>
    <w:rsid w:val="00116B21"/>
    <w:rsid w:val="00120082"/>
    <w:rsid w:val="00120F44"/>
    <w:rsid w:val="00121D06"/>
    <w:rsid w:val="00121E0B"/>
    <w:rsid w:val="001228BC"/>
    <w:rsid w:val="001231C0"/>
    <w:rsid w:val="00123348"/>
    <w:rsid w:val="001246CB"/>
    <w:rsid w:val="00125186"/>
    <w:rsid w:val="00125CF1"/>
    <w:rsid w:val="00126AAF"/>
    <w:rsid w:val="00126DA1"/>
    <w:rsid w:val="0013091F"/>
    <w:rsid w:val="0013152E"/>
    <w:rsid w:val="0013157A"/>
    <w:rsid w:val="00131614"/>
    <w:rsid w:val="00131BDD"/>
    <w:rsid w:val="00132A67"/>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014"/>
    <w:rsid w:val="0014507E"/>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7399"/>
    <w:rsid w:val="001604A7"/>
    <w:rsid w:val="00161C04"/>
    <w:rsid w:val="00161C1D"/>
    <w:rsid w:val="00162DB0"/>
    <w:rsid w:val="0016319E"/>
    <w:rsid w:val="00163747"/>
    <w:rsid w:val="001642B7"/>
    <w:rsid w:val="00164686"/>
    <w:rsid w:val="00164ED9"/>
    <w:rsid w:val="00166CD6"/>
    <w:rsid w:val="00166F6F"/>
    <w:rsid w:val="00167BCA"/>
    <w:rsid w:val="00167FE4"/>
    <w:rsid w:val="00171258"/>
    <w:rsid w:val="00171A32"/>
    <w:rsid w:val="00171A96"/>
    <w:rsid w:val="00173DDA"/>
    <w:rsid w:val="00174483"/>
    <w:rsid w:val="0017448C"/>
    <w:rsid w:val="0017509E"/>
    <w:rsid w:val="00175E6C"/>
    <w:rsid w:val="00177034"/>
    <w:rsid w:val="001802BF"/>
    <w:rsid w:val="00180568"/>
    <w:rsid w:val="00181765"/>
    <w:rsid w:val="0018258E"/>
    <w:rsid w:val="00183664"/>
    <w:rsid w:val="0018403B"/>
    <w:rsid w:val="00184362"/>
    <w:rsid w:val="00186B9A"/>
    <w:rsid w:val="00186F3B"/>
    <w:rsid w:val="00187FF1"/>
    <w:rsid w:val="0019072A"/>
    <w:rsid w:val="00190C60"/>
    <w:rsid w:val="00191527"/>
    <w:rsid w:val="00191F0F"/>
    <w:rsid w:val="00192B54"/>
    <w:rsid w:val="00194272"/>
    <w:rsid w:val="00194646"/>
    <w:rsid w:val="00195062"/>
    <w:rsid w:val="00195B71"/>
    <w:rsid w:val="00195FE1"/>
    <w:rsid w:val="001960D9"/>
    <w:rsid w:val="0019627F"/>
    <w:rsid w:val="0019799A"/>
    <w:rsid w:val="001A00F7"/>
    <w:rsid w:val="001A04FF"/>
    <w:rsid w:val="001A07A5"/>
    <w:rsid w:val="001A1535"/>
    <w:rsid w:val="001A2FDC"/>
    <w:rsid w:val="001A35DF"/>
    <w:rsid w:val="001A4273"/>
    <w:rsid w:val="001A44FF"/>
    <w:rsid w:val="001A4704"/>
    <w:rsid w:val="001A4771"/>
    <w:rsid w:val="001A4A80"/>
    <w:rsid w:val="001A5590"/>
    <w:rsid w:val="001A58D9"/>
    <w:rsid w:val="001A629F"/>
    <w:rsid w:val="001A6AE1"/>
    <w:rsid w:val="001A6B8C"/>
    <w:rsid w:val="001B0582"/>
    <w:rsid w:val="001B0AB4"/>
    <w:rsid w:val="001B127E"/>
    <w:rsid w:val="001B1447"/>
    <w:rsid w:val="001B22BB"/>
    <w:rsid w:val="001B27C4"/>
    <w:rsid w:val="001B2F61"/>
    <w:rsid w:val="001B31DF"/>
    <w:rsid w:val="001B572D"/>
    <w:rsid w:val="001B57AF"/>
    <w:rsid w:val="001B7111"/>
    <w:rsid w:val="001B727A"/>
    <w:rsid w:val="001B7C73"/>
    <w:rsid w:val="001C0813"/>
    <w:rsid w:val="001C0E5D"/>
    <w:rsid w:val="001C106C"/>
    <w:rsid w:val="001C380E"/>
    <w:rsid w:val="001C54EB"/>
    <w:rsid w:val="001C5509"/>
    <w:rsid w:val="001C5E4A"/>
    <w:rsid w:val="001C5F9F"/>
    <w:rsid w:val="001C61AF"/>
    <w:rsid w:val="001C6398"/>
    <w:rsid w:val="001C77BB"/>
    <w:rsid w:val="001D0447"/>
    <w:rsid w:val="001D0778"/>
    <w:rsid w:val="001D0F8E"/>
    <w:rsid w:val="001D2193"/>
    <w:rsid w:val="001D23A0"/>
    <w:rsid w:val="001D245D"/>
    <w:rsid w:val="001D29AC"/>
    <w:rsid w:val="001D5F8A"/>
    <w:rsid w:val="001D6281"/>
    <w:rsid w:val="001D71C7"/>
    <w:rsid w:val="001D743F"/>
    <w:rsid w:val="001D7463"/>
    <w:rsid w:val="001E09EE"/>
    <w:rsid w:val="001E0A37"/>
    <w:rsid w:val="001E1A63"/>
    <w:rsid w:val="001E1F49"/>
    <w:rsid w:val="001E2209"/>
    <w:rsid w:val="001E284B"/>
    <w:rsid w:val="001E2C0F"/>
    <w:rsid w:val="001E325D"/>
    <w:rsid w:val="001E36FA"/>
    <w:rsid w:val="001E3A41"/>
    <w:rsid w:val="001E3B8D"/>
    <w:rsid w:val="001E3E61"/>
    <w:rsid w:val="001E4760"/>
    <w:rsid w:val="001E4E5C"/>
    <w:rsid w:val="001E53BC"/>
    <w:rsid w:val="001E6ECD"/>
    <w:rsid w:val="001E717A"/>
    <w:rsid w:val="001E7871"/>
    <w:rsid w:val="001E7F82"/>
    <w:rsid w:val="001F0924"/>
    <w:rsid w:val="001F18F1"/>
    <w:rsid w:val="001F1B24"/>
    <w:rsid w:val="001F1F93"/>
    <w:rsid w:val="001F3BBA"/>
    <w:rsid w:val="001F500A"/>
    <w:rsid w:val="001F53BC"/>
    <w:rsid w:val="001F5E10"/>
    <w:rsid w:val="001F5E8D"/>
    <w:rsid w:val="002005D3"/>
    <w:rsid w:val="00200AEC"/>
    <w:rsid w:val="00201E42"/>
    <w:rsid w:val="00202915"/>
    <w:rsid w:val="002037B6"/>
    <w:rsid w:val="00203A86"/>
    <w:rsid w:val="00203C12"/>
    <w:rsid w:val="00203E1E"/>
    <w:rsid w:val="00204123"/>
    <w:rsid w:val="00204F98"/>
    <w:rsid w:val="00205FFF"/>
    <w:rsid w:val="0020633A"/>
    <w:rsid w:val="002065F0"/>
    <w:rsid w:val="002079A1"/>
    <w:rsid w:val="00211125"/>
    <w:rsid w:val="002114C4"/>
    <w:rsid w:val="002123B1"/>
    <w:rsid w:val="0021294B"/>
    <w:rsid w:val="002137E6"/>
    <w:rsid w:val="002146E3"/>
    <w:rsid w:val="00214E5B"/>
    <w:rsid w:val="00217778"/>
    <w:rsid w:val="00217EDE"/>
    <w:rsid w:val="00220789"/>
    <w:rsid w:val="002207E7"/>
    <w:rsid w:val="002213E0"/>
    <w:rsid w:val="002219CE"/>
    <w:rsid w:val="00223652"/>
    <w:rsid w:val="00223CEB"/>
    <w:rsid w:val="00223E3F"/>
    <w:rsid w:val="00224715"/>
    <w:rsid w:val="00224B7E"/>
    <w:rsid w:val="002251BD"/>
    <w:rsid w:val="00225CEA"/>
    <w:rsid w:val="0022691F"/>
    <w:rsid w:val="00226DA3"/>
    <w:rsid w:val="00227083"/>
    <w:rsid w:val="002271E2"/>
    <w:rsid w:val="0023073E"/>
    <w:rsid w:val="00230DFA"/>
    <w:rsid w:val="002311E6"/>
    <w:rsid w:val="002323BF"/>
    <w:rsid w:val="00232C0E"/>
    <w:rsid w:val="002346B8"/>
    <w:rsid w:val="0023513E"/>
    <w:rsid w:val="00235AC0"/>
    <w:rsid w:val="00235CE4"/>
    <w:rsid w:val="0023630D"/>
    <w:rsid w:val="00236584"/>
    <w:rsid w:val="00236888"/>
    <w:rsid w:val="00236F34"/>
    <w:rsid w:val="002403DD"/>
    <w:rsid w:val="0024138B"/>
    <w:rsid w:val="00241F31"/>
    <w:rsid w:val="00243106"/>
    <w:rsid w:val="002443BB"/>
    <w:rsid w:val="0024520E"/>
    <w:rsid w:val="002455E3"/>
    <w:rsid w:val="002457B0"/>
    <w:rsid w:val="00245AB8"/>
    <w:rsid w:val="00246FB1"/>
    <w:rsid w:val="002505A3"/>
    <w:rsid w:val="002505E9"/>
    <w:rsid w:val="00250953"/>
    <w:rsid w:val="00250BA6"/>
    <w:rsid w:val="00250F2C"/>
    <w:rsid w:val="00251222"/>
    <w:rsid w:val="0025144D"/>
    <w:rsid w:val="00251D48"/>
    <w:rsid w:val="002521B0"/>
    <w:rsid w:val="00252645"/>
    <w:rsid w:val="00253B8D"/>
    <w:rsid w:val="0025411C"/>
    <w:rsid w:val="002559E3"/>
    <w:rsid w:val="00255D2D"/>
    <w:rsid w:val="00256152"/>
    <w:rsid w:val="00256C5A"/>
    <w:rsid w:val="00260D9F"/>
    <w:rsid w:val="00261458"/>
    <w:rsid w:val="002616C0"/>
    <w:rsid w:val="002618EE"/>
    <w:rsid w:val="00263137"/>
    <w:rsid w:val="002645DA"/>
    <w:rsid w:val="0026580E"/>
    <w:rsid w:val="00265E75"/>
    <w:rsid w:val="00266171"/>
    <w:rsid w:val="002664CB"/>
    <w:rsid w:val="002665F1"/>
    <w:rsid w:val="00266E46"/>
    <w:rsid w:val="002671FC"/>
    <w:rsid w:val="002702D6"/>
    <w:rsid w:val="00270832"/>
    <w:rsid w:val="0027141E"/>
    <w:rsid w:val="002715DA"/>
    <w:rsid w:val="00273599"/>
    <w:rsid w:val="00273BF4"/>
    <w:rsid w:val="00273F8E"/>
    <w:rsid w:val="00274381"/>
    <w:rsid w:val="0027494F"/>
    <w:rsid w:val="002756DE"/>
    <w:rsid w:val="0027649D"/>
    <w:rsid w:val="00280D69"/>
    <w:rsid w:val="00281ACE"/>
    <w:rsid w:val="00282608"/>
    <w:rsid w:val="00282DC8"/>
    <w:rsid w:val="002837E1"/>
    <w:rsid w:val="00284615"/>
    <w:rsid w:val="00284B08"/>
    <w:rsid w:val="00284CA3"/>
    <w:rsid w:val="00284EC2"/>
    <w:rsid w:val="00285674"/>
    <w:rsid w:val="002857BA"/>
    <w:rsid w:val="00285B08"/>
    <w:rsid w:val="00285B62"/>
    <w:rsid w:val="002864D1"/>
    <w:rsid w:val="00286890"/>
    <w:rsid w:val="0028706E"/>
    <w:rsid w:val="002878AA"/>
    <w:rsid w:val="0029085B"/>
    <w:rsid w:val="0029203D"/>
    <w:rsid w:val="002920A6"/>
    <w:rsid w:val="002936F1"/>
    <w:rsid w:val="00293799"/>
    <w:rsid w:val="00294701"/>
    <w:rsid w:val="00295354"/>
    <w:rsid w:val="00295A06"/>
    <w:rsid w:val="00296255"/>
    <w:rsid w:val="00296B95"/>
    <w:rsid w:val="002975A3"/>
    <w:rsid w:val="002A040D"/>
    <w:rsid w:val="002A0DF5"/>
    <w:rsid w:val="002A0F15"/>
    <w:rsid w:val="002A1240"/>
    <w:rsid w:val="002A24D1"/>
    <w:rsid w:val="002A2F20"/>
    <w:rsid w:val="002A3418"/>
    <w:rsid w:val="002A367C"/>
    <w:rsid w:val="002A5758"/>
    <w:rsid w:val="002B165E"/>
    <w:rsid w:val="002B1BE8"/>
    <w:rsid w:val="002B27CF"/>
    <w:rsid w:val="002B2833"/>
    <w:rsid w:val="002B5CFA"/>
    <w:rsid w:val="002B6091"/>
    <w:rsid w:val="002B63FA"/>
    <w:rsid w:val="002B6B6A"/>
    <w:rsid w:val="002B6F46"/>
    <w:rsid w:val="002B7EC2"/>
    <w:rsid w:val="002C0F96"/>
    <w:rsid w:val="002C1405"/>
    <w:rsid w:val="002C23DB"/>
    <w:rsid w:val="002C2607"/>
    <w:rsid w:val="002C2A58"/>
    <w:rsid w:val="002C3871"/>
    <w:rsid w:val="002C3B73"/>
    <w:rsid w:val="002C3C4F"/>
    <w:rsid w:val="002C429A"/>
    <w:rsid w:val="002C4AF9"/>
    <w:rsid w:val="002C5056"/>
    <w:rsid w:val="002C5DB4"/>
    <w:rsid w:val="002C660D"/>
    <w:rsid w:val="002C6D20"/>
    <w:rsid w:val="002C6DB2"/>
    <w:rsid w:val="002C73E8"/>
    <w:rsid w:val="002C7610"/>
    <w:rsid w:val="002D01DF"/>
    <w:rsid w:val="002D0606"/>
    <w:rsid w:val="002D09BE"/>
    <w:rsid w:val="002D1131"/>
    <w:rsid w:val="002D20DA"/>
    <w:rsid w:val="002D218B"/>
    <w:rsid w:val="002D2ECE"/>
    <w:rsid w:val="002D3989"/>
    <w:rsid w:val="002D3B10"/>
    <w:rsid w:val="002D3B5B"/>
    <w:rsid w:val="002D3D1C"/>
    <w:rsid w:val="002D45E5"/>
    <w:rsid w:val="002D6B67"/>
    <w:rsid w:val="002D7973"/>
    <w:rsid w:val="002E07BA"/>
    <w:rsid w:val="002E085B"/>
    <w:rsid w:val="002E150A"/>
    <w:rsid w:val="002E1CEF"/>
    <w:rsid w:val="002E24E8"/>
    <w:rsid w:val="002E2B23"/>
    <w:rsid w:val="002E37EB"/>
    <w:rsid w:val="002E4ADA"/>
    <w:rsid w:val="002E61F7"/>
    <w:rsid w:val="002E61F8"/>
    <w:rsid w:val="002E7609"/>
    <w:rsid w:val="002F1158"/>
    <w:rsid w:val="002F11BA"/>
    <w:rsid w:val="002F1D6F"/>
    <w:rsid w:val="002F3F9D"/>
    <w:rsid w:val="002F4539"/>
    <w:rsid w:val="002F542F"/>
    <w:rsid w:val="002F6DA6"/>
    <w:rsid w:val="002F7B62"/>
    <w:rsid w:val="002F7C50"/>
    <w:rsid w:val="00300FAC"/>
    <w:rsid w:val="00301AB4"/>
    <w:rsid w:val="00302FBB"/>
    <w:rsid w:val="00304ACA"/>
    <w:rsid w:val="0030540B"/>
    <w:rsid w:val="003056A9"/>
    <w:rsid w:val="0030600F"/>
    <w:rsid w:val="00306EE2"/>
    <w:rsid w:val="00310DDC"/>
    <w:rsid w:val="003116A8"/>
    <w:rsid w:val="00311FB5"/>
    <w:rsid w:val="00312575"/>
    <w:rsid w:val="003126B4"/>
    <w:rsid w:val="0031741C"/>
    <w:rsid w:val="00317569"/>
    <w:rsid w:val="00317AE8"/>
    <w:rsid w:val="00320A86"/>
    <w:rsid w:val="00320F77"/>
    <w:rsid w:val="00321AC1"/>
    <w:rsid w:val="00321DE7"/>
    <w:rsid w:val="00322183"/>
    <w:rsid w:val="00322265"/>
    <w:rsid w:val="00323492"/>
    <w:rsid w:val="00323791"/>
    <w:rsid w:val="00324F6E"/>
    <w:rsid w:val="00325971"/>
    <w:rsid w:val="00326EF4"/>
    <w:rsid w:val="00326F36"/>
    <w:rsid w:val="00327030"/>
    <w:rsid w:val="00327090"/>
    <w:rsid w:val="00327264"/>
    <w:rsid w:val="0033047A"/>
    <w:rsid w:val="00330F38"/>
    <w:rsid w:val="003311F1"/>
    <w:rsid w:val="00332EBE"/>
    <w:rsid w:val="00333BAB"/>
    <w:rsid w:val="00333ED0"/>
    <w:rsid w:val="003343DC"/>
    <w:rsid w:val="00334421"/>
    <w:rsid w:val="00334B52"/>
    <w:rsid w:val="00334BE0"/>
    <w:rsid w:val="0033598C"/>
    <w:rsid w:val="00335A36"/>
    <w:rsid w:val="0033704A"/>
    <w:rsid w:val="003379E7"/>
    <w:rsid w:val="00337CDC"/>
    <w:rsid w:val="00337FDE"/>
    <w:rsid w:val="00340E8A"/>
    <w:rsid w:val="00341266"/>
    <w:rsid w:val="003415E0"/>
    <w:rsid w:val="00342EAA"/>
    <w:rsid w:val="00344947"/>
    <w:rsid w:val="003456EE"/>
    <w:rsid w:val="00347133"/>
    <w:rsid w:val="00347170"/>
    <w:rsid w:val="003472AD"/>
    <w:rsid w:val="003473AD"/>
    <w:rsid w:val="00347743"/>
    <w:rsid w:val="0035033F"/>
    <w:rsid w:val="0035119A"/>
    <w:rsid w:val="00351B4A"/>
    <w:rsid w:val="003524BA"/>
    <w:rsid w:val="003526B2"/>
    <w:rsid w:val="0035403B"/>
    <w:rsid w:val="0035425B"/>
    <w:rsid w:val="003548A3"/>
    <w:rsid w:val="00354DC1"/>
    <w:rsid w:val="003554A1"/>
    <w:rsid w:val="00355789"/>
    <w:rsid w:val="00356275"/>
    <w:rsid w:val="00357695"/>
    <w:rsid w:val="00357C19"/>
    <w:rsid w:val="00360828"/>
    <w:rsid w:val="003615B3"/>
    <w:rsid w:val="003623E7"/>
    <w:rsid w:val="00362EC9"/>
    <w:rsid w:val="00363692"/>
    <w:rsid w:val="00364065"/>
    <w:rsid w:val="003641B0"/>
    <w:rsid w:val="003643C6"/>
    <w:rsid w:val="00364C90"/>
    <w:rsid w:val="00365456"/>
    <w:rsid w:val="00365812"/>
    <w:rsid w:val="00365881"/>
    <w:rsid w:val="00365D6A"/>
    <w:rsid w:val="00367460"/>
    <w:rsid w:val="003701B0"/>
    <w:rsid w:val="00370994"/>
    <w:rsid w:val="00370EBD"/>
    <w:rsid w:val="00371052"/>
    <w:rsid w:val="00371D84"/>
    <w:rsid w:val="00372BF9"/>
    <w:rsid w:val="003732E2"/>
    <w:rsid w:val="00374858"/>
    <w:rsid w:val="00374DFB"/>
    <w:rsid w:val="0037586F"/>
    <w:rsid w:val="0037774E"/>
    <w:rsid w:val="00377F56"/>
    <w:rsid w:val="003810DE"/>
    <w:rsid w:val="003814EC"/>
    <w:rsid w:val="00381A5C"/>
    <w:rsid w:val="00383B7D"/>
    <w:rsid w:val="00384F64"/>
    <w:rsid w:val="003850FB"/>
    <w:rsid w:val="0038574C"/>
    <w:rsid w:val="00385BB3"/>
    <w:rsid w:val="00387035"/>
    <w:rsid w:val="0038720A"/>
    <w:rsid w:val="00387318"/>
    <w:rsid w:val="00391491"/>
    <w:rsid w:val="003915DF"/>
    <w:rsid w:val="0039190D"/>
    <w:rsid w:val="00391969"/>
    <w:rsid w:val="003924BF"/>
    <w:rsid w:val="00392B25"/>
    <w:rsid w:val="00392C0D"/>
    <w:rsid w:val="00394784"/>
    <w:rsid w:val="00394A3F"/>
    <w:rsid w:val="00396132"/>
    <w:rsid w:val="003970E0"/>
    <w:rsid w:val="003978B4"/>
    <w:rsid w:val="00397A5C"/>
    <w:rsid w:val="003A0AB4"/>
    <w:rsid w:val="003A0FAA"/>
    <w:rsid w:val="003A1511"/>
    <w:rsid w:val="003A1BCB"/>
    <w:rsid w:val="003A288A"/>
    <w:rsid w:val="003A45D7"/>
    <w:rsid w:val="003A577B"/>
    <w:rsid w:val="003A5D5C"/>
    <w:rsid w:val="003A67B7"/>
    <w:rsid w:val="003A680E"/>
    <w:rsid w:val="003A75CC"/>
    <w:rsid w:val="003A793A"/>
    <w:rsid w:val="003B01F2"/>
    <w:rsid w:val="003B05C0"/>
    <w:rsid w:val="003B093B"/>
    <w:rsid w:val="003B0F4E"/>
    <w:rsid w:val="003B186C"/>
    <w:rsid w:val="003B18A9"/>
    <w:rsid w:val="003B3607"/>
    <w:rsid w:val="003B39FF"/>
    <w:rsid w:val="003B3A27"/>
    <w:rsid w:val="003B42D0"/>
    <w:rsid w:val="003B4FFB"/>
    <w:rsid w:val="003B543D"/>
    <w:rsid w:val="003B5EE1"/>
    <w:rsid w:val="003C0419"/>
    <w:rsid w:val="003C0605"/>
    <w:rsid w:val="003C12F6"/>
    <w:rsid w:val="003C32CB"/>
    <w:rsid w:val="003C4D38"/>
    <w:rsid w:val="003C505C"/>
    <w:rsid w:val="003C6363"/>
    <w:rsid w:val="003C77B8"/>
    <w:rsid w:val="003C7DE3"/>
    <w:rsid w:val="003D06E6"/>
    <w:rsid w:val="003D1BCF"/>
    <w:rsid w:val="003D221A"/>
    <w:rsid w:val="003D4EBA"/>
    <w:rsid w:val="003D590A"/>
    <w:rsid w:val="003D5F50"/>
    <w:rsid w:val="003D7455"/>
    <w:rsid w:val="003D74AE"/>
    <w:rsid w:val="003E0108"/>
    <w:rsid w:val="003E06C3"/>
    <w:rsid w:val="003E0A9D"/>
    <w:rsid w:val="003E150F"/>
    <w:rsid w:val="003E23D2"/>
    <w:rsid w:val="003E298C"/>
    <w:rsid w:val="003E342F"/>
    <w:rsid w:val="003E353E"/>
    <w:rsid w:val="003E3C9B"/>
    <w:rsid w:val="003E3ED8"/>
    <w:rsid w:val="003E6BB6"/>
    <w:rsid w:val="003E6F0A"/>
    <w:rsid w:val="003F0A31"/>
    <w:rsid w:val="003F10F1"/>
    <w:rsid w:val="003F1130"/>
    <w:rsid w:val="003F13B2"/>
    <w:rsid w:val="003F17A7"/>
    <w:rsid w:val="003F18A2"/>
    <w:rsid w:val="003F21C8"/>
    <w:rsid w:val="003F23C3"/>
    <w:rsid w:val="003F3EC1"/>
    <w:rsid w:val="003F4CE0"/>
    <w:rsid w:val="003F581B"/>
    <w:rsid w:val="003F6973"/>
    <w:rsid w:val="003F6FB4"/>
    <w:rsid w:val="003F7B2E"/>
    <w:rsid w:val="004005FF"/>
    <w:rsid w:val="0040062C"/>
    <w:rsid w:val="00400A21"/>
    <w:rsid w:val="00401547"/>
    <w:rsid w:val="004015D8"/>
    <w:rsid w:val="004016D5"/>
    <w:rsid w:val="00402C8E"/>
    <w:rsid w:val="0040354A"/>
    <w:rsid w:val="004044F7"/>
    <w:rsid w:val="004050C0"/>
    <w:rsid w:val="00406535"/>
    <w:rsid w:val="00407253"/>
    <w:rsid w:val="00407C59"/>
    <w:rsid w:val="00411A5B"/>
    <w:rsid w:val="00412238"/>
    <w:rsid w:val="004133DC"/>
    <w:rsid w:val="00414501"/>
    <w:rsid w:val="00414D13"/>
    <w:rsid w:val="00415403"/>
    <w:rsid w:val="00415A90"/>
    <w:rsid w:val="004208AC"/>
    <w:rsid w:val="00423D8D"/>
    <w:rsid w:val="00423F69"/>
    <w:rsid w:val="00424211"/>
    <w:rsid w:val="004247D1"/>
    <w:rsid w:val="00425A59"/>
    <w:rsid w:val="00426005"/>
    <w:rsid w:val="00430EED"/>
    <w:rsid w:val="00431223"/>
    <w:rsid w:val="00431703"/>
    <w:rsid w:val="00431861"/>
    <w:rsid w:val="00431B95"/>
    <w:rsid w:val="00432930"/>
    <w:rsid w:val="00432C63"/>
    <w:rsid w:val="00433B86"/>
    <w:rsid w:val="00433C3D"/>
    <w:rsid w:val="004341AE"/>
    <w:rsid w:val="0043512A"/>
    <w:rsid w:val="00435D2C"/>
    <w:rsid w:val="00436018"/>
    <w:rsid w:val="00437785"/>
    <w:rsid w:val="00440D76"/>
    <w:rsid w:val="00440E6F"/>
    <w:rsid w:val="0044148C"/>
    <w:rsid w:val="00441C3A"/>
    <w:rsid w:val="00442D88"/>
    <w:rsid w:val="00444520"/>
    <w:rsid w:val="00444CFE"/>
    <w:rsid w:val="00445466"/>
    <w:rsid w:val="00450F04"/>
    <w:rsid w:val="0045161E"/>
    <w:rsid w:val="00451CF3"/>
    <w:rsid w:val="004523C7"/>
    <w:rsid w:val="004523DB"/>
    <w:rsid w:val="0045276E"/>
    <w:rsid w:val="00452955"/>
    <w:rsid w:val="00452A50"/>
    <w:rsid w:val="004536C5"/>
    <w:rsid w:val="0045381C"/>
    <w:rsid w:val="00454E56"/>
    <w:rsid w:val="00454FDA"/>
    <w:rsid w:val="00455CFE"/>
    <w:rsid w:val="0045614A"/>
    <w:rsid w:val="0045636F"/>
    <w:rsid w:val="00457D3A"/>
    <w:rsid w:val="00460210"/>
    <w:rsid w:val="00462879"/>
    <w:rsid w:val="0046297F"/>
    <w:rsid w:val="0046306D"/>
    <w:rsid w:val="00463263"/>
    <w:rsid w:val="00463B81"/>
    <w:rsid w:val="00464183"/>
    <w:rsid w:val="00464F45"/>
    <w:rsid w:val="00465A31"/>
    <w:rsid w:val="00466E3B"/>
    <w:rsid w:val="004671BD"/>
    <w:rsid w:val="00467A04"/>
    <w:rsid w:val="00467E50"/>
    <w:rsid w:val="004702BF"/>
    <w:rsid w:val="004714DC"/>
    <w:rsid w:val="004734A8"/>
    <w:rsid w:val="0047469D"/>
    <w:rsid w:val="00474F29"/>
    <w:rsid w:val="00476825"/>
    <w:rsid w:val="004768CA"/>
    <w:rsid w:val="00477917"/>
    <w:rsid w:val="00480277"/>
    <w:rsid w:val="00481EAD"/>
    <w:rsid w:val="004828DD"/>
    <w:rsid w:val="0048316B"/>
    <w:rsid w:val="00483726"/>
    <w:rsid w:val="004841A0"/>
    <w:rsid w:val="004843E3"/>
    <w:rsid w:val="00485196"/>
    <w:rsid w:val="0048594D"/>
    <w:rsid w:val="00485A79"/>
    <w:rsid w:val="00485AFC"/>
    <w:rsid w:val="004864D4"/>
    <w:rsid w:val="0048697D"/>
    <w:rsid w:val="00486E08"/>
    <w:rsid w:val="00490423"/>
    <w:rsid w:val="00491441"/>
    <w:rsid w:val="0049250B"/>
    <w:rsid w:val="00492BB1"/>
    <w:rsid w:val="00492EC4"/>
    <w:rsid w:val="00493CCC"/>
    <w:rsid w:val="004941E8"/>
    <w:rsid w:val="0049481A"/>
    <w:rsid w:val="004948E6"/>
    <w:rsid w:val="00496295"/>
    <w:rsid w:val="00497A69"/>
    <w:rsid w:val="00497D86"/>
    <w:rsid w:val="004A3282"/>
    <w:rsid w:val="004A52A0"/>
    <w:rsid w:val="004A556E"/>
    <w:rsid w:val="004A5BF9"/>
    <w:rsid w:val="004A5C93"/>
    <w:rsid w:val="004B0C3D"/>
    <w:rsid w:val="004B1486"/>
    <w:rsid w:val="004B258C"/>
    <w:rsid w:val="004B3057"/>
    <w:rsid w:val="004B3360"/>
    <w:rsid w:val="004B378C"/>
    <w:rsid w:val="004B5A39"/>
    <w:rsid w:val="004B7509"/>
    <w:rsid w:val="004B7554"/>
    <w:rsid w:val="004B7C35"/>
    <w:rsid w:val="004B7D3B"/>
    <w:rsid w:val="004B7E32"/>
    <w:rsid w:val="004B7E96"/>
    <w:rsid w:val="004C057D"/>
    <w:rsid w:val="004C093D"/>
    <w:rsid w:val="004C122E"/>
    <w:rsid w:val="004C1655"/>
    <w:rsid w:val="004C1E66"/>
    <w:rsid w:val="004C2016"/>
    <w:rsid w:val="004C2F03"/>
    <w:rsid w:val="004C2FAC"/>
    <w:rsid w:val="004C32C8"/>
    <w:rsid w:val="004C3B42"/>
    <w:rsid w:val="004C3DEF"/>
    <w:rsid w:val="004C3ECB"/>
    <w:rsid w:val="004C3EE1"/>
    <w:rsid w:val="004C4115"/>
    <w:rsid w:val="004C6630"/>
    <w:rsid w:val="004C6939"/>
    <w:rsid w:val="004C7471"/>
    <w:rsid w:val="004C788B"/>
    <w:rsid w:val="004D0556"/>
    <w:rsid w:val="004D26B2"/>
    <w:rsid w:val="004D389C"/>
    <w:rsid w:val="004D42EF"/>
    <w:rsid w:val="004D4B2E"/>
    <w:rsid w:val="004D5277"/>
    <w:rsid w:val="004E0048"/>
    <w:rsid w:val="004E23CD"/>
    <w:rsid w:val="004E288C"/>
    <w:rsid w:val="004E2AAC"/>
    <w:rsid w:val="004E2F91"/>
    <w:rsid w:val="004E2FF3"/>
    <w:rsid w:val="004E32FA"/>
    <w:rsid w:val="004E3769"/>
    <w:rsid w:val="004E3B36"/>
    <w:rsid w:val="004E58D6"/>
    <w:rsid w:val="004E6180"/>
    <w:rsid w:val="004E6830"/>
    <w:rsid w:val="004E6DFE"/>
    <w:rsid w:val="004E78B3"/>
    <w:rsid w:val="004F0309"/>
    <w:rsid w:val="004F051C"/>
    <w:rsid w:val="004F0F8E"/>
    <w:rsid w:val="004F13F0"/>
    <w:rsid w:val="004F1A5C"/>
    <w:rsid w:val="004F22CE"/>
    <w:rsid w:val="004F2C8D"/>
    <w:rsid w:val="004F2CE2"/>
    <w:rsid w:val="004F2D79"/>
    <w:rsid w:val="004F3E8C"/>
    <w:rsid w:val="004F4145"/>
    <w:rsid w:val="004F4649"/>
    <w:rsid w:val="004F5DDD"/>
    <w:rsid w:val="004F7E04"/>
    <w:rsid w:val="005015DC"/>
    <w:rsid w:val="00503203"/>
    <w:rsid w:val="005044E6"/>
    <w:rsid w:val="005046BE"/>
    <w:rsid w:val="00504C8C"/>
    <w:rsid w:val="00505BA7"/>
    <w:rsid w:val="0050605B"/>
    <w:rsid w:val="00511267"/>
    <w:rsid w:val="005119A0"/>
    <w:rsid w:val="00511A9F"/>
    <w:rsid w:val="00511D20"/>
    <w:rsid w:val="00512AEA"/>
    <w:rsid w:val="0051301F"/>
    <w:rsid w:val="00513958"/>
    <w:rsid w:val="00513F7E"/>
    <w:rsid w:val="005142E4"/>
    <w:rsid w:val="00514374"/>
    <w:rsid w:val="0051477A"/>
    <w:rsid w:val="00514E28"/>
    <w:rsid w:val="00516044"/>
    <w:rsid w:val="00516187"/>
    <w:rsid w:val="005206A3"/>
    <w:rsid w:val="00521459"/>
    <w:rsid w:val="0052152F"/>
    <w:rsid w:val="00522EAD"/>
    <w:rsid w:val="00523590"/>
    <w:rsid w:val="00523CBB"/>
    <w:rsid w:val="00523D2D"/>
    <w:rsid w:val="00525317"/>
    <w:rsid w:val="00525740"/>
    <w:rsid w:val="00525749"/>
    <w:rsid w:val="00525C34"/>
    <w:rsid w:val="005262A7"/>
    <w:rsid w:val="005265AC"/>
    <w:rsid w:val="00531DA2"/>
    <w:rsid w:val="0053563D"/>
    <w:rsid w:val="00536031"/>
    <w:rsid w:val="00536AC9"/>
    <w:rsid w:val="005373AF"/>
    <w:rsid w:val="00537E58"/>
    <w:rsid w:val="00540AA7"/>
    <w:rsid w:val="00540E5A"/>
    <w:rsid w:val="0054115A"/>
    <w:rsid w:val="00541D93"/>
    <w:rsid w:val="00544250"/>
    <w:rsid w:val="00544594"/>
    <w:rsid w:val="005447DA"/>
    <w:rsid w:val="00545525"/>
    <w:rsid w:val="005461C6"/>
    <w:rsid w:val="005463A9"/>
    <w:rsid w:val="00546C3A"/>
    <w:rsid w:val="005479B2"/>
    <w:rsid w:val="00550020"/>
    <w:rsid w:val="0055133D"/>
    <w:rsid w:val="00551D98"/>
    <w:rsid w:val="00552182"/>
    <w:rsid w:val="00552E99"/>
    <w:rsid w:val="00553140"/>
    <w:rsid w:val="00553394"/>
    <w:rsid w:val="00553E1D"/>
    <w:rsid w:val="00553E24"/>
    <w:rsid w:val="00554876"/>
    <w:rsid w:val="00555528"/>
    <w:rsid w:val="00556363"/>
    <w:rsid w:val="0055714C"/>
    <w:rsid w:val="005571EB"/>
    <w:rsid w:val="0055767F"/>
    <w:rsid w:val="0056021D"/>
    <w:rsid w:val="005606AF"/>
    <w:rsid w:val="0056084E"/>
    <w:rsid w:val="005610BF"/>
    <w:rsid w:val="005630EF"/>
    <w:rsid w:val="00563251"/>
    <w:rsid w:val="0056507B"/>
    <w:rsid w:val="005654B7"/>
    <w:rsid w:val="00565775"/>
    <w:rsid w:val="00565872"/>
    <w:rsid w:val="00565B17"/>
    <w:rsid w:val="005660F0"/>
    <w:rsid w:val="005666DA"/>
    <w:rsid w:val="00571247"/>
    <w:rsid w:val="00572326"/>
    <w:rsid w:val="0057393E"/>
    <w:rsid w:val="00574F85"/>
    <w:rsid w:val="00575EF3"/>
    <w:rsid w:val="00576F9F"/>
    <w:rsid w:val="0057709F"/>
    <w:rsid w:val="00577544"/>
    <w:rsid w:val="005777A7"/>
    <w:rsid w:val="00577A1D"/>
    <w:rsid w:val="00580189"/>
    <w:rsid w:val="00580328"/>
    <w:rsid w:val="00580735"/>
    <w:rsid w:val="00580A42"/>
    <w:rsid w:val="00581447"/>
    <w:rsid w:val="00581A58"/>
    <w:rsid w:val="00581F1F"/>
    <w:rsid w:val="00582478"/>
    <w:rsid w:val="0058282C"/>
    <w:rsid w:val="005828CF"/>
    <w:rsid w:val="00583C77"/>
    <w:rsid w:val="0058554C"/>
    <w:rsid w:val="00585C7A"/>
    <w:rsid w:val="00586A83"/>
    <w:rsid w:val="005874C5"/>
    <w:rsid w:val="005875BD"/>
    <w:rsid w:val="005908B6"/>
    <w:rsid w:val="00590EDE"/>
    <w:rsid w:val="005912D5"/>
    <w:rsid w:val="0059203B"/>
    <w:rsid w:val="005924E0"/>
    <w:rsid w:val="00594BE0"/>
    <w:rsid w:val="005950F4"/>
    <w:rsid w:val="005966AC"/>
    <w:rsid w:val="00596FD0"/>
    <w:rsid w:val="0059708E"/>
    <w:rsid w:val="00597880"/>
    <w:rsid w:val="005A00A4"/>
    <w:rsid w:val="005A050E"/>
    <w:rsid w:val="005A1674"/>
    <w:rsid w:val="005A21A6"/>
    <w:rsid w:val="005A227A"/>
    <w:rsid w:val="005A2329"/>
    <w:rsid w:val="005A33F5"/>
    <w:rsid w:val="005A37F9"/>
    <w:rsid w:val="005A6254"/>
    <w:rsid w:val="005A72A6"/>
    <w:rsid w:val="005B0590"/>
    <w:rsid w:val="005B0B27"/>
    <w:rsid w:val="005B138D"/>
    <w:rsid w:val="005B31F5"/>
    <w:rsid w:val="005B3265"/>
    <w:rsid w:val="005B3F8D"/>
    <w:rsid w:val="005B4351"/>
    <w:rsid w:val="005B45E2"/>
    <w:rsid w:val="005B47D5"/>
    <w:rsid w:val="005B4EE5"/>
    <w:rsid w:val="005B4F0C"/>
    <w:rsid w:val="005B659C"/>
    <w:rsid w:val="005B6802"/>
    <w:rsid w:val="005B71DA"/>
    <w:rsid w:val="005B71ED"/>
    <w:rsid w:val="005B7A94"/>
    <w:rsid w:val="005B7CE7"/>
    <w:rsid w:val="005C0092"/>
    <w:rsid w:val="005C1504"/>
    <w:rsid w:val="005C16C7"/>
    <w:rsid w:val="005C399D"/>
    <w:rsid w:val="005C40B0"/>
    <w:rsid w:val="005C4A69"/>
    <w:rsid w:val="005C4B32"/>
    <w:rsid w:val="005C748A"/>
    <w:rsid w:val="005D0AC8"/>
    <w:rsid w:val="005D0D49"/>
    <w:rsid w:val="005D0D78"/>
    <w:rsid w:val="005D2717"/>
    <w:rsid w:val="005D3BDF"/>
    <w:rsid w:val="005D4F9D"/>
    <w:rsid w:val="005D5B85"/>
    <w:rsid w:val="005D5F2E"/>
    <w:rsid w:val="005D62A2"/>
    <w:rsid w:val="005D6E21"/>
    <w:rsid w:val="005E06AD"/>
    <w:rsid w:val="005E1196"/>
    <w:rsid w:val="005E1556"/>
    <w:rsid w:val="005E1F7F"/>
    <w:rsid w:val="005E34EE"/>
    <w:rsid w:val="005E3AF4"/>
    <w:rsid w:val="005E3B5C"/>
    <w:rsid w:val="005E3ED9"/>
    <w:rsid w:val="005E446B"/>
    <w:rsid w:val="005E59A3"/>
    <w:rsid w:val="005E59CA"/>
    <w:rsid w:val="005E6665"/>
    <w:rsid w:val="005E7567"/>
    <w:rsid w:val="005E780A"/>
    <w:rsid w:val="005F2253"/>
    <w:rsid w:val="005F3287"/>
    <w:rsid w:val="005F3517"/>
    <w:rsid w:val="005F5119"/>
    <w:rsid w:val="005F594A"/>
    <w:rsid w:val="005F5BC7"/>
    <w:rsid w:val="005F5D73"/>
    <w:rsid w:val="005F6577"/>
    <w:rsid w:val="005F66C8"/>
    <w:rsid w:val="005F6AF6"/>
    <w:rsid w:val="0060108C"/>
    <w:rsid w:val="0060275A"/>
    <w:rsid w:val="00602CD7"/>
    <w:rsid w:val="00602EEA"/>
    <w:rsid w:val="00603A1D"/>
    <w:rsid w:val="00604EDC"/>
    <w:rsid w:val="00604F12"/>
    <w:rsid w:val="006052A1"/>
    <w:rsid w:val="0060589A"/>
    <w:rsid w:val="00607009"/>
    <w:rsid w:val="0061056E"/>
    <w:rsid w:val="006110C2"/>
    <w:rsid w:val="006117AD"/>
    <w:rsid w:val="00611D2E"/>
    <w:rsid w:val="00613BE8"/>
    <w:rsid w:val="00613CB0"/>
    <w:rsid w:val="00614008"/>
    <w:rsid w:val="00614677"/>
    <w:rsid w:val="00615796"/>
    <w:rsid w:val="00615A12"/>
    <w:rsid w:val="00615B41"/>
    <w:rsid w:val="0061680C"/>
    <w:rsid w:val="00617642"/>
    <w:rsid w:val="00617FF6"/>
    <w:rsid w:val="00620A2A"/>
    <w:rsid w:val="00621025"/>
    <w:rsid w:val="006212A2"/>
    <w:rsid w:val="006214FB"/>
    <w:rsid w:val="00621CDE"/>
    <w:rsid w:val="006234EF"/>
    <w:rsid w:val="0062399F"/>
    <w:rsid w:val="00623BCA"/>
    <w:rsid w:val="00623CFA"/>
    <w:rsid w:val="006243B4"/>
    <w:rsid w:val="006256AF"/>
    <w:rsid w:val="0062575E"/>
    <w:rsid w:val="00625785"/>
    <w:rsid w:val="00626C85"/>
    <w:rsid w:val="00627204"/>
    <w:rsid w:val="006275F7"/>
    <w:rsid w:val="0062765B"/>
    <w:rsid w:val="0063053E"/>
    <w:rsid w:val="00630779"/>
    <w:rsid w:val="00631253"/>
    <w:rsid w:val="00631F92"/>
    <w:rsid w:val="00632AF7"/>
    <w:rsid w:val="00635EA1"/>
    <w:rsid w:val="00636113"/>
    <w:rsid w:val="00640C37"/>
    <w:rsid w:val="00640CA0"/>
    <w:rsid w:val="00641C9C"/>
    <w:rsid w:val="00641F82"/>
    <w:rsid w:val="006426A7"/>
    <w:rsid w:val="006437A7"/>
    <w:rsid w:val="00643E49"/>
    <w:rsid w:val="0064441E"/>
    <w:rsid w:val="00644E2B"/>
    <w:rsid w:val="006462E4"/>
    <w:rsid w:val="00646371"/>
    <w:rsid w:val="0064677F"/>
    <w:rsid w:val="00646B08"/>
    <w:rsid w:val="00647A88"/>
    <w:rsid w:val="00650C3F"/>
    <w:rsid w:val="00651B09"/>
    <w:rsid w:val="00653A03"/>
    <w:rsid w:val="00654570"/>
    <w:rsid w:val="006555FE"/>
    <w:rsid w:val="00656F9A"/>
    <w:rsid w:val="00657AD8"/>
    <w:rsid w:val="00657DD0"/>
    <w:rsid w:val="00660CE9"/>
    <w:rsid w:val="00662190"/>
    <w:rsid w:val="00662C54"/>
    <w:rsid w:val="00663416"/>
    <w:rsid w:val="0066388B"/>
    <w:rsid w:val="00664392"/>
    <w:rsid w:val="006645CA"/>
    <w:rsid w:val="00664B9E"/>
    <w:rsid w:val="0066558F"/>
    <w:rsid w:val="00666C99"/>
    <w:rsid w:val="00666F07"/>
    <w:rsid w:val="006674D8"/>
    <w:rsid w:val="00670B4E"/>
    <w:rsid w:val="00671350"/>
    <w:rsid w:val="0067437D"/>
    <w:rsid w:val="0067681E"/>
    <w:rsid w:val="006806C6"/>
    <w:rsid w:val="006812D4"/>
    <w:rsid w:val="00681A6A"/>
    <w:rsid w:val="00681DD5"/>
    <w:rsid w:val="00682A66"/>
    <w:rsid w:val="00683FAC"/>
    <w:rsid w:val="006840C8"/>
    <w:rsid w:val="006847E2"/>
    <w:rsid w:val="00686272"/>
    <w:rsid w:val="006867FE"/>
    <w:rsid w:val="00686BBA"/>
    <w:rsid w:val="0068730F"/>
    <w:rsid w:val="00690B20"/>
    <w:rsid w:val="00690EBC"/>
    <w:rsid w:val="00692934"/>
    <w:rsid w:val="00692993"/>
    <w:rsid w:val="006941D2"/>
    <w:rsid w:val="00694611"/>
    <w:rsid w:val="00696211"/>
    <w:rsid w:val="00696462"/>
    <w:rsid w:val="006970B2"/>
    <w:rsid w:val="006A0064"/>
    <w:rsid w:val="006A025E"/>
    <w:rsid w:val="006A0323"/>
    <w:rsid w:val="006A0F4E"/>
    <w:rsid w:val="006A1D7C"/>
    <w:rsid w:val="006A4FD8"/>
    <w:rsid w:val="006A52D4"/>
    <w:rsid w:val="006A5417"/>
    <w:rsid w:val="006A58C9"/>
    <w:rsid w:val="006A5FFC"/>
    <w:rsid w:val="006B051D"/>
    <w:rsid w:val="006B1C53"/>
    <w:rsid w:val="006B2B35"/>
    <w:rsid w:val="006B393C"/>
    <w:rsid w:val="006B3CAF"/>
    <w:rsid w:val="006B72E6"/>
    <w:rsid w:val="006B79CE"/>
    <w:rsid w:val="006C023B"/>
    <w:rsid w:val="006C2D74"/>
    <w:rsid w:val="006C3724"/>
    <w:rsid w:val="006C3FAB"/>
    <w:rsid w:val="006C4B6C"/>
    <w:rsid w:val="006C4E74"/>
    <w:rsid w:val="006C5794"/>
    <w:rsid w:val="006C5BCA"/>
    <w:rsid w:val="006C686D"/>
    <w:rsid w:val="006C75B4"/>
    <w:rsid w:val="006D04D6"/>
    <w:rsid w:val="006D1005"/>
    <w:rsid w:val="006D2704"/>
    <w:rsid w:val="006D2C39"/>
    <w:rsid w:val="006D54CC"/>
    <w:rsid w:val="006D63D1"/>
    <w:rsid w:val="006D7157"/>
    <w:rsid w:val="006D752D"/>
    <w:rsid w:val="006E0742"/>
    <w:rsid w:val="006E0907"/>
    <w:rsid w:val="006E1242"/>
    <w:rsid w:val="006E2524"/>
    <w:rsid w:val="006E368C"/>
    <w:rsid w:val="006E3F20"/>
    <w:rsid w:val="006E4F58"/>
    <w:rsid w:val="006E6F06"/>
    <w:rsid w:val="006E7079"/>
    <w:rsid w:val="006E750F"/>
    <w:rsid w:val="006E7F03"/>
    <w:rsid w:val="006F00A3"/>
    <w:rsid w:val="006F0883"/>
    <w:rsid w:val="006F102F"/>
    <w:rsid w:val="006F1319"/>
    <w:rsid w:val="006F1C97"/>
    <w:rsid w:val="006F21FE"/>
    <w:rsid w:val="006F32CF"/>
    <w:rsid w:val="006F476A"/>
    <w:rsid w:val="006F4873"/>
    <w:rsid w:val="006F5458"/>
    <w:rsid w:val="006F5CEB"/>
    <w:rsid w:val="006F75EF"/>
    <w:rsid w:val="00700FC3"/>
    <w:rsid w:val="00702C0C"/>
    <w:rsid w:val="00702E9D"/>
    <w:rsid w:val="007037D2"/>
    <w:rsid w:val="00703A05"/>
    <w:rsid w:val="0070475B"/>
    <w:rsid w:val="00704E20"/>
    <w:rsid w:val="007069CF"/>
    <w:rsid w:val="00707F1B"/>
    <w:rsid w:val="007101EA"/>
    <w:rsid w:val="007102A8"/>
    <w:rsid w:val="00710D0B"/>
    <w:rsid w:val="00710D2D"/>
    <w:rsid w:val="00710F06"/>
    <w:rsid w:val="007115D6"/>
    <w:rsid w:val="00712054"/>
    <w:rsid w:val="007120A2"/>
    <w:rsid w:val="007125B0"/>
    <w:rsid w:val="00712EC5"/>
    <w:rsid w:val="00713502"/>
    <w:rsid w:val="00713AB9"/>
    <w:rsid w:val="007141FF"/>
    <w:rsid w:val="00715652"/>
    <w:rsid w:val="0071596B"/>
    <w:rsid w:val="0071635F"/>
    <w:rsid w:val="0071766D"/>
    <w:rsid w:val="00717DAE"/>
    <w:rsid w:val="0072279C"/>
    <w:rsid w:val="00722B6F"/>
    <w:rsid w:val="00722FCF"/>
    <w:rsid w:val="00722FD2"/>
    <w:rsid w:val="007239B1"/>
    <w:rsid w:val="00724A36"/>
    <w:rsid w:val="00725F06"/>
    <w:rsid w:val="00726E65"/>
    <w:rsid w:val="0072773A"/>
    <w:rsid w:val="00727B88"/>
    <w:rsid w:val="00730ED8"/>
    <w:rsid w:val="0073116D"/>
    <w:rsid w:val="0073320E"/>
    <w:rsid w:val="00733718"/>
    <w:rsid w:val="00734449"/>
    <w:rsid w:val="00734FB9"/>
    <w:rsid w:val="0073683B"/>
    <w:rsid w:val="00736BF3"/>
    <w:rsid w:val="00736D91"/>
    <w:rsid w:val="00736E7E"/>
    <w:rsid w:val="007378D3"/>
    <w:rsid w:val="00740DA9"/>
    <w:rsid w:val="007414CB"/>
    <w:rsid w:val="00741BA4"/>
    <w:rsid w:val="00741F68"/>
    <w:rsid w:val="00743944"/>
    <w:rsid w:val="007441C9"/>
    <w:rsid w:val="00745F9E"/>
    <w:rsid w:val="00746709"/>
    <w:rsid w:val="00746FE5"/>
    <w:rsid w:val="0075037E"/>
    <w:rsid w:val="00751420"/>
    <w:rsid w:val="0075273C"/>
    <w:rsid w:val="00752F1D"/>
    <w:rsid w:val="007535CE"/>
    <w:rsid w:val="007539BC"/>
    <w:rsid w:val="007547F0"/>
    <w:rsid w:val="00754FE7"/>
    <w:rsid w:val="00755517"/>
    <w:rsid w:val="00755C78"/>
    <w:rsid w:val="00755D4C"/>
    <w:rsid w:val="007565D4"/>
    <w:rsid w:val="00756A18"/>
    <w:rsid w:val="00756F92"/>
    <w:rsid w:val="00757388"/>
    <w:rsid w:val="00760810"/>
    <w:rsid w:val="00760C4D"/>
    <w:rsid w:val="00762934"/>
    <w:rsid w:val="00764B55"/>
    <w:rsid w:val="00764E58"/>
    <w:rsid w:val="0076505C"/>
    <w:rsid w:val="00765091"/>
    <w:rsid w:val="0076587B"/>
    <w:rsid w:val="007667CB"/>
    <w:rsid w:val="00767752"/>
    <w:rsid w:val="007709AE"/>
    <w:rsid w:val="00772763"/>
    <w:rsid w:val="007728F2"/>
    <w:rsid w:val="00772CB7"/>
    <w:rsid w:val="00773C66"/>
    <w:rsid w:val="00774AD6"/>
    <w:rsid w:val="007751FC"/>
    <w:rsid w:val="007752A5"/>
    <w:rsid w:val="00775DA8"/>
    <w:rsid w:val="00776856"/>
    <w:rsid w:val="00776B87"/>
    <w:rsid w:val="0077736B"/>
    <w:rsid w:val="00777E6C"/>
    <w:rsid w:val="007801E8"/>
    <w:rsid w:val="007806DB"/>
    <w:rsid w:val="007807DD"/>
    <w:rsid w:val="0078162E"/>
    <w:rsid w:val="00781908"/>
    <w:rsid w:val="0078283B"/>
    <w:rsid w:val="00782CA3"/>
    <w:rsid w:val="0078323D"/>
    <w:rsid w:val="00783771"/>
    <w:rsid w:val="007850DF"/>
    <w:rsid w:val="00785D6A"/>
    <w:rsid w:val="0078766E"/>
    <w:rsid w:val="00790570"/>
    <w:rsid w:val="00790A49"/>
    <w:rsid w:val="00792610"/>
    <w:rsid w:val="007937B6"/>
    <w:rsid w:val="007940B0"/>
    <w:rsid w:val="00794814"/>
    <w:rsid w:val="00794B76"/>
    <w:rsid w:val="00794DEA"/>
    <w:rsid w:val="007958B8"/>
    <w:rsid w:val="007970E1"/>
    <w:rsid w:val="0079744C"/>
    <w:rsid w:val="00797AE9"/>
    <w:rsid w:val="00797D07"/>
    <w:rsid w:val="007A00C0"/>
    <w:rsid w:val="007A0CFF"/>
    <w:rsid w:val="007A18A3"/>
    <w:rsid w:val="007A21F5"/>
    <w:rsid w:val="007A2677"/>
    <w:rsid w:val="007A2822"/>
    <w:rsid w:val="007A3A94"/>
    <w:rsid w:val="007A4C7A"/>
    <w:rsid w:val="007A5544"/>
    <w:rsid w:val="007A7EC9"/>
    <w:rsid w:val="007B0127"/>
    <w:rsid w:val="007B0828"/>
    <w:rsid w:val="007B10C0"/>
    <w:rsid w:val="007B1A7C"/>
    <w:rsid w:val="007B1D45"/>
    <w:rsid w:val="007B2173"/>
    <w:rsid w:val="007B2688"/>
    <w:rsid w:val="007B2CDE"/>
    <w:rsid w:val="007B3F24"/>
    <w:rsid w:val="007B6532"/>
    <w:rsid w:val="007B715F"/>
    <w:rsid w:val="007C033C"/>
    <w:rsid w:val="007C15E3"/>
    <w:rsid w:val="007C1A2A"/>
    <w:rsid w:val="007C1B49"/>
    <w:rsid w:val="007C2B60"/>
    <w:rsid w:val="007C3084"/>
    <w:rsid w:val="007C44C7"/>
    <w:rsid w:val="007C5A09"/>
    <w:rsid w:val="007C5C78"/>
    <w:rsid w:val="007D0972"/>
    <w:rsid w:val="007D0D77"/>
    <w:rsid w:val="007D13E7"/>
    <w:rsid w:val="007D1844"/>
    <w:rsid w:val="007D2C24"/>
    <w:rsid w:val="007D3159"/>
    <w:rsid w:val="007D36AA"/>
    <w:rsid w:val="007D4136"/>
    <w:rsid w:val="007D4975"/>
    <w:rsid w:val="007D4F1F"/>
    <w:rsid w:val="007D518C"/>
    <w:rsid w:val="007D5820"/>
    <w:rsid w:val="007D6515"/>
    <w:rsid w:val="007D6995"/>
    <w:rsid w:val="007D7BB6"/>
    <w:rsid w:val="007E3A5F"/>
    <w:rsid w:val="007E6B11"/>
    <w:rsid w:val="007E6C0B"/>
    <w:rsid w:val="007E6D1B"/>
    <w:rsid w:val="007E70C0"/>
    <w:rsid w:val="007E74C3"/>
    <w:rsid w:val="007E7A61"/>
    <w:rsid w:val="007E7CDC"/>
    <w:rsid w:val="007E7E94"/>
    <w:rsid w:val="007F061E"/>
    <w:rsid w:val="007F1634"/>
    <w:rsid w:val="007F2A4D"/>
    <w:rsid w:val="007F2FE3"/>
    <w:rsid w:val="007F307B"/>
    <w:rsid w:val="007F31B0"/>
    <w:rsid w:val="007F37D9"/>
    <w:rsid w:val="007F53A7"/>
    <w:rsid w:val="007F5759"/>
    <w:rsid w:val="007F5979"/>
    <w:rsid w:val="007F5A93"/>
    <w:rsid w:val="007F5ACA"/>
    <w:rsid w:val="007F77BF"/>
    <w:rsid w:val="008003FD"/>
    <w:rsid w:val="008019AD"/>
    <w:rsid w:val="00801D59"/>
    <w:rsid w:val="00802B4D"/>
    <w:rsid w:val="00802FA6"/>
    <w:rsid w:val="00803114"/>
    <w:rsid w:val="0080317B"/>
    <w:rsid w:val="00804BDD"/>
    <w:rsid w:val="00805F4C"/>
    <w:rsid w:val="0080744D"/>
    <w:rsid w:val="0080774D"/>
    <w:rsid w:val="00807EEF"/>
    <w:rsid w:val="0081085A"/>
    <w:rsid w:val="00811DCD"/>
    <w:rsid w:val="00811E30"/>
    <w:rsid w:val="00813868"/>
    <w:rsid w:val="0081390E"/>
    <w:rsid w:val="00813CCE"/>
    <w:rsid w:val="00816470"/>
    <w:rsid w:val="0081672E"/>
    <w:rsid w:val="008172A5"/>
    <w:rsid w:val="00817549"/>
    <w:rsid w:val="008175B4"/>
    <w:rsid w:val="00820FFC"/>
    <w:rsid w:val="00821926"/>
    <w:rsid w:val="00821AE6"/>
    <w:rsid w:val="00822CF4"/>
    <w:rsid w:val="00824C83"/>
    <w:rsid w:val="00825410"/>
    <w:rsid w:val="00825744"/>
    <w:rsid w:val="00826370"/>
    <w:rsid w:val="00830A78"/>
    <w:rsid w:val="008310C5"/>
    <w:rsid w:val="008319B9"/>
    <w:rsid w:val="00832F86"/>
    <w:rsid w:val="0083302A"/>
    <w:rsid w:val="008355EC"/>
    <w:rsid w:val="0083640D"/>
    <w:rsid w:val="00836734"/>
    <w:rsid w:val="00837660"/>
    <w:rsid w:val="008403C8"/>
    <w:rsid w:val="00841092"/>
    <w:rsid w:val="008414B2"/>
    <w:rsid w:val="008435DC"/>
    <w:rsid w:val="00843A29"/>
    <w:rsid w:val="008445AA"/>
    <w:rsid w:val="00844DDD"/>
    <w:rsid w:val="00845467"/>
    <w:rsid w:val="00845CEF"/>
    <w:rsid w:val="008470BE"/>
    <w:rsid w:val="00847524"/>
    <w:rsid w:val="0085096D"/>
    <w:rsid w:val="00850B18"/>
    <w:rsid w:val="00852C48"/>
    <w:rsid w:val="00852E2A"/>
    <w:rsid w:val="00853895"/>
    <w:rsid w:val="00854310"/>
    <w:rsid w:val="008543A1"/>
    <w:rsid w:val="00855328"/>
    <w:rsid w:val="00856F9D"/>
    <w:rsid w:val="008576A2"/>
    <w:rsid w:val="0085791F"/>
    <w:rsid w:val="00857C7C"/>
    <w:rsid w:val="008604FD"/>
    <w:rsid w:val="00860CD6"/>
    <w:rsid w:val="00862B3B"/>
    <w:rsid w:val="00862EBF"/>
    <w:rsid w:val="00863120"/>
    <w:rsid w:val="008646E3"/>
    <w:rsid w:val="00866FD7"/>
    <w:rsid w:val="00867E8E"/>
    <w:rsid w:val="00870314"/>
    <w:rsid w:val="00870E6C"/>
    <w:rsid w:val="0087136A"/>
    <w:rsid w:val="00871395"/>
    <w:rsid w:val="008736D4"/>
    <w:rsid w:val="008743C5"/>
    <w:rsid w:val="00874D56"/>
    <w:rsid w:val="00875047"/>
    <w:rsid w:val="008754AE"/>
    <w:rsid w:val="00876F5A"/>
    <w:rsid w:val="008771E9"/>
    <w:rsid w:val="00877633"/>
    <w:rsid w:val="00877EED"/>
    <w:rsid w:val="008803AF"/>
    <w:rsid w:val="00881E17"/>
    <w:rsid w:val="008823BB"/>
    <w:rsid w:val="008839A5"/>
    <w:rsid w:val="008843B1"/>
    <w:rsid w:val="00884BBE"/>
    <w:rsid w:val="00884BC1"/>
    <w:rsid w:val="008851E4"/>
    <w:rsid w:val="008853DB"/>
    <w:rsid w:val="008915B3"/>
    <w:rsid w:val="00893927"/>
    <w:rsid w:val="00894C09"/>
    <w:rsid w:val="00896258"/>
    <w:rsid w:val="00896DC9"/>
    <w:rsid w:val="0089772B"/>
    <w:rsid w:val="00897FE8"/>
    <w:rsid w:val="008A00CF"/>
    <w:rsid w:val="008A0E56"/>
    <w:rsid w:val="008A1198"/>
    <w:rsid w:val="008A15A1"/>
    <w:rsid w:val="008A1F0C"/>
    <w:rsid w:val="008A2716"/>
    <w:rsid w:val="008A2F47"/>
    <w:rsid w:val="008A3491"/>
    <w:rsid w:val="008A45FE"/>
    <w:rsid w:val="008A493F"/>
    <w:rsid w:val="008A4E9D"/>
    <w:rsid w:val="008A4FDC"/>
    <w:rsid w:val="008A5988"/>
    <w:rsid w:val="008A5B11"/>
    <w:rsid w:val="008A66BA"/>
    <w:rsid w:val="008A78DE"/>
    <w:rsid w:val="008B05BF"/>
    <w:rsid w:val="008B0688"/>
    <w:rsid w:val="008B0B5C"/>
    <w:rsid w:val="008B133F"/>
    <w:rsid w:val="008B1ABB"/>
    <w:rsid w:val="008B259E"/>
    <w:rsid w:val="008B3647"/>
    <w:rsid w:val="008B3B8C"/>
    <w:rsid w:val="008B3FFA"/>
    <w:rsid w:val="008B4EE5"/>
    <w:rsid w:val="008B5944"/>
    <w:rsid w:val="008B70E4"/>
    <w:rsid w:val="008B73BE"/>
    <w:rsid w:val="008B7EB9"/>
    <w:rsid w:val="008C0D0B"/>
    <w:rsid w:val="008C0F3C"/>
    <w:rsid w:val="008C2AB3"/>
    <w:rsid w:val="008C2EDD"/>
    <w:rsid w:val="008C308E"/>
    <w:rsid w:val="008C4266"/>
    <w:rsid w:val="008C4C69"/>
    <w:rsid w:val="008C5796"/>
    <w:rsid w:val="008C5FFC"/>
    <w:rsid w:val="008C628F"/>
    <w:rsid w:val="008C68E9"/>
    <w:rsid w:val="008C6B8B"/>
    <w:rsid w:val="008C6BF8"/>
    <w:rsid w:val="008C6D30"/>
    <w:rsid w:val="008C72C5"/>
    <w:rsid w:val="008C75D5"/>
    <w:rsid w:val="008C76EA"/>
    <w:rsid w:val="008C7C6F"/>
    <w:rsid w:val="008D08B7"/>
    <w:rsid w:val="008D26E5"/>
    <w:rsid w:val="008D2757"/>
    <w:rsid w:val="008D2E30"/>
    <w:rsid w:val="008D35F6"/>
    <w:rsid w:val="008D3CD4"/>
    <w:rsid w:val="008D4110"/>
    <w:rsid w:val="008D4539"/>
    <w:rsid w:val="008D5516"/>
    <w:rsid w:val="008D6354"/>
    <w:rsid w:val="008D64A7"/>
    <w:rsid w:val="008D65DC"/>
    <w:rsid w:val="008D6781"/>
    <w:rsid w:val="008D7E2A"/>
    <w:rsid w:val="008D7E8E"/>
    <w:rsid w:val="008E018D"/>
    <w:rsid w:val="008E0DDE"/>
    <w:rsid w:val="008E2A08"/>
    <w:rsid w:val="008E2A13"/>
    <w:rsid w:val="008E2F1A"/>
    <w:rsid w:val="008E487F"/>
    <w:rsid w:val="008E493D"/>
    <w:rsid w:val="008E4988"/>
    <w:rsid w:val="008E5962"/>
    <w:rsid w:val="008E741A"/>
    <w:rsid w:val="008E7AED"/>
    <w:rsid w:val="008F173C"/>
    <w:rsid w:val="008F1CCD"/>
    <w:rsid w:val="008F200B"/>
    <w:rsid w:val="008F2415"/>
    <w:rsid w:val="008F279B"/>
    <w:rsid w:val="008F2833"/>
    <w:rsid w:val="008F30E9"/>
    <w:rsid w:val="008F4025"/>
    <w:rsid w:val="008F49E9"/>
    <w:rsid w:val="008F5831"/>
    <w:rsid w:val="008F5E47"/>
    <w:rsid w:val="008F6504"/>
    <w:rsid w:val="008F6B36"/>
    <w:rsid w:val="00900026"/>
    <w:rsid w:val="0090022A"/>
    <w:rsid w:val="009011BF"/>
    <w:rsid w:val="00901F49"/>
    <w:rsid w:val="00903449"/>
    <w:rsid w:val="009037D3"/>
    <w:rsid w:val="00903B35"/>
    <w:rsid w:val="00904D0D"/>
    <w:rsid w:val="00904D9B"/>
    <w:rsid w:val="00906510"/>
    <w:rsid w:val="009066AE"/>
    <w:rsid w:val="00906B60"/>
    <w:rsid w:val="0090712A"/>
    <w:rsid w:val="00907A9B"/>
    <w:rsid w:val="009119C8"/>
    <w:rsid w:val="00912D9F"/>
    <w:rsid w:val="00913DC7"/>
    <w:rsid w:val="00914086"/>
    <w:rsid w:val="0091481F"/>
    <w:rsid w:val="0091521A"/>
    <w:rsid w:val="009153E4"/>
    <w:rsid w:val="0091687E"/>
    <w:rsid w:val="00916C65"/>
    <w:rsid w:val="00917F39"/>
    <w:rsid w:val="00921A04"/>
    <w:rsid w:val="00922962"/>
    <w:rsid w:val="00922A3C"/>
    <w:rsid w:val="00923705"/>
    <w:rsid w:val="00923CE5"/>
    <w:rsid w:val="0092518B"/>
    <w:rsid w:val="009263C2"/>
    <w:rsid w:val="00926564"/>
    <w:rsid w:val="00926761"/>
    <w:rsid w:val="00926BCC"/>
    <w:rsid w:val="00926D4C"/>
    <w:rsid w:val="009275E6"/>
    <w:rsid w:val="00930945"/>
    <w:rsid w:val="00931590"/>
    <w:rsid w:val="009319E3"/>
    <w:rsid w:val="00932278"/>
    <w:rsid w:val="00932F69"/>
    <w:rsid w:val="009339FF"/>
    <w:rsid w:val="00934BFF"/>
    <w:rsid w:val="009355FD"/>
    <w:rsid w:val="00935603"/>
    <w:rsid w:val="00936AD1"/>
    <w:rsid w:val="00937334"/>
    <w:rsid w:val="00940924"/>
    <w:rsid w:val="009423C7"/>
    <w:rsid w:val="00942B3B"/>
    <w:rsid w:val="009436C5"/>
    <w:rsid w:val="00944060"/>
    <w:rsid w:val="009440D1"/>
    <w:rsid w:val="009443F4"/>
    <w:rsid w:val="009465DD"/>
    <w:rsid w:val="00947574"/>
    <w:rsid w:val="00947578"/>
    <w:rsid w:val="00950F53"/>
    <w:rsid w:val="00951B37"/>
    <w:rsid w:val="009534E4"/>
    <w:rsid w:val="0095355E"/>
    <w:rsid w:val="0095365B"/>
    <w:rsid w:val="00953E53"/>
    <w:rsid w:val="00954E63"/>
    <w:rsid w:val="009558C2"/>
    <w:rsid w:val="0095595E"/>
    <w:rsid w:val="00955CB9"/>
    <w:rsid w:val="0095632A"/>
    <w:rsid w:val="00956EC4"/>
    <w:rsid w:val="0096027E"/>
    <w:rsid w:val="00961B8E"/>
    <w:rsid w:val="00962B22"/>
    <w:rsid w:val="009637CB"/>
    <w:rsid w:val="00963AAF"/>
    <w:rsid w:val="009657F8"/>
    <w:rsid w:val="009660EC"/>
    <w:rsid w:val="00966912"/>
    <w:rsid w:val="009675E1"/>
    <w:rsid w:val="00970270"/>
    <w:rsid w:val="009705A7"/>
    <w:rsid w:val="009710C2"/>
    <w:rsid w:val="00972B45"/>
    <w:rsid w:val="00972C9A"/>
    <w:rsid w:val="00972E6C"/>
    <w:rsid w:val="00973120"/>
    <w:rsid w:val="00973BFD"/>
    <w:rsid w:val="00974208"/>
    <w:rsid w:val="00974817"/>
    <w:rsid w:val="00974B85"/>
    <w:rsid w:val="009760B7"/>
    <w:rsid w:val="00976293"/>
    <w:rsid w:val="00976981"/>
    <w:rsid w:val="009777BB"/>
    <w:rsid w:val="0098084C"/>
    <w:rsid w:val="00980A2E"/>
    <w:rsid w:val="00981A9B"/>
    <w:rsid w:val="009840CE"/>
    <w:rsid w:val="00985B52"/>
    <w:rsid w:val="00985CF8"/>
    <w:rsid w:val="00986E3F"/>
    <w:rsid w:val="00987DF5"/>
    <w:rsid w:val="00987F43"/>
    <w:rsid w:val="009900D4"/>
    <w:rsid w:val="009910CC"/>
    <w:rsid w:val="00992086"/>
    <w:rsid w:val="00992995"/>
    <w:rsid w:val="009929A4"/>
    <w:rsid w:val="009943AD"/>
    <w:rsid w:val="00994A39"/>
    <w:rsid w:val="00995B26"/>
    <w:rsid w:val="00995B63"/>
    <w:rsid w:val="009966DA"/>
    <w:rsid w:val="009A0A49"/>
    <w:rsid w:val="009A1E61"/>
    <w:rsid w:val="009A22DF"/>
    <w:rsid w:val="009A250D"/>
    <w:rsid w:val="009A406E"/>
    <w:rsid w:val="009A4350"/>
    <w:rsid w:val="009A51AB"/>
    <w:rsid w:val="009A53A8"/>
    <w:rsid w:val="009A5640"/>
    <w:rsid w:val="009A5D1B"/>
    <w:rsid w:val="009A64DD"/>
    <w:rsid w:val="009A6554"/>
    <w:rsid w:val="009A6E31"/>
    <w:rsid w:val="009A6F52"/>
    <w:rsid w:val="009A724B"/>
    <w:rsid w:val="009B0766"/>
    <w:rsid w:val="009B0A1C"/>
    <w:rsid w:val="009B13DD"/>
    <w:rsid w:val="009B2535"/>
    <w:rsid w:val="009B35F8"/>
    <w:rsid w:val="009B4838"/>
    <w:rsid w:val="009B484A"/>
    <w:rsid w:val="009B5409"/>
    <w:rsid w:val="009B58D5"/>
    <w:rsid w:val="009B5CC1"/>
    <w:rsid w:val="009B7321"/>
    <w:rsid w:val="009B7324"/>
    <w:rsid w:val="009B77A3"/>
    <w:rsid w:val="009B7DE6"/>
    <w:rsid w:val="009C3981"/>
    <w:rsid w:val="009C43D3"/>
    <w:rsid w:val="009C471C"/>
    <w:rsid w:val="009C5F21"/>
    <w:rsid w:val="009C6A89"/>
    <w:rsid w:val="009D1070"/>
    <w:rsid w:val="009D10EB"/>
    <w:rsid w:val="009D2119"/>
    <w:rsid w:val="009D3688"/>
    <w:rsid w:val="009D3AE2"/>
    <w:rsid w:val="009D56C5"/>
    <w:rsid w:val="009D680C"/>
    <w:rsid w:val="009D686B"/>
    <w:rsid w:val="009D78DC"/>
    <w:rsid w:val="009E0003"/>
    <w:rsid w:val="009E0147"/>
    <w:rsid w:val="009E0FF8"/>
    <w:rsid w:val="009E110E"/>
    <w:rsid w:val="009E271E"/>
    <w:rsid w:val="009E2C7A"/>
    <w:rsid w:val="009E32F4"/>
    <w:rsid w:val="009E4D36"/>
    <w:rsid w:val="009E509F"/>
    <w:rsid w:val="009E5B3B"/>
    <w:rsid w:val="009E6F84"/>
    <w:rsid w:val="009E7848"/>
    <w:rsid w:val="009F00F5"/>
    <w:rsid w:val="009F052F"/>
    <w:rsid w:val="009F0B87"/>
    <w:rsid w:val="009F1F36"/>
    <w:rsid w:val="009F2C57"/>
    <w:rsid w:val="009F4AEC"/>
    <w:rsid w:val="009F62BF"/>
    <w:rsid w:val="009F6D33"/>
    <w:rsid w:val="009F79FD"/>
    <w:rsid w:val="009F7DDA"/>
    <w:rsid w:val="00A00308"/>
    <w:rsid w:val="00A00351"/>
    <w:rsid w:val="00A016E3"/>
    <w:rsid w:val="00A017DD"/>
    <w:rsid w:val="00A035C3"/>
    <w:rsid w:val="00A0464B"/>
    <w:rsid w:val="00A0542A"/>
    <w:rsid w:val="00A06440"/>
    <w:rsid w:val="00A065BE"/>
    <w:rsid w:val="00A06A67"/>
    <w:rsid w:val="00A06B66"/>
    <w:rsid w:val="00A10452"/>
    <w:rsid w:val="00A10ADF"/>
    <w:rsid w:val="00A10EC5"/>
    <w:rsid w:val="00A1232B"/>
    <w:rsid w:val="00A12353"/>
    <w:rsid w:val="00A1277B"/>
    <w:rsid w:val="00A128DF"/>
    <w:rsid w:val="00A12EB7"/>
    <w:rsid w:val="00A12F71"/>
    <w:rsid w:val="00A131A8"/>
    <w:rsid w:val="00A13E8B"/>
    <w:rsid w:val="00A14A5B"/>
    <w:rsid w:val="00A14BF8"/>
    <w:rsid w:val="00A1540B"/>
    <w:rsid w:val="00A1560D"/>
    <w:rsid w:val="00A1612D"/>
    <w:rsid w:val="00A1634E"/>
    <w:rsid w:val="00A1659F"/>
    <w:rsid w:val="00A16F0A"/>
    <w:rsid w:val="00A17B2A"/>
    <w:rsid w:val="00A20150"/>
    <w:rsid w:val="00A20233"/>
    <w:rsid w:val="00A20A51"/>
    <w:rsid w:val="00A210F8"/>
    <w:rsid w:val="00A21F94"/>
    <w:rsid w:val="00A2239E"/>
    <w:rsid w:val="00A22453"/>
    <w:rsid w:val="00A2261B"/>
    <w:rsid w:val="00A22AA4"/>
    <w:rsid w:val="00A23398"/>
    <w:rsid w:val="00A23446"/>
    <w:rsid w:val="00A23890"/>
    <w:rsid w:val="00A247BB"/>
    <w:rsid w:val="00A24969"/>
    <w:rsid w:val="00A257D8"/>
    <w:rsid w:val="00A26649"/>
    <w:rsid w:val="00A267B7"/>
    <w:rsid w:val="00A27BCD"/>
    <w:rsid w:val="00A27BE2"/>
    <w:rsid w:val="00A27EC7"/>
    <w:rsid w:val="00A302E0"/>
    <w:rsid w:val="00A30A18"/>
    <w:rsid w:val="00A318DD"/>
    <w:rsid w:val="00A31EAF"/>
    <w:rsid w:val="00A3216A"/>
    <w:rsid w:val="00A32AB0"/>
    <w:rsid w:val="00A32D5F"/>
    <w:rsid w:val="00A333F1"/>
    <w:rsid w:val="00A34010"/>
    <w:rsid w:val="00A34D17"/>
    <w:rsid w:val="00A35237"/>
    <w:rsid w:val="00A35DE1"/>
    <w:rsid w:val="00A35E21"/>
    <w:rsid w:val="00A35FD1"/>
    <w:rsid w:val="00A36BC3"/>
    <w:rsid w:val="00A37193"/>
    <w:rsid w:val="00A374D2"/>
    <w:rsid w:val="00A37835"/>
    <w:rsid w:val="00A40C0C"/>
    <w:rsid w:val="00A40CF8"/>
    <w:rsid w:val="00A41366"/>
    <w:rsid w:val="00A443D5"/>
    <w:rsid w:val="00A45609"/>
    <w:rsid w:val="00A456E0"/>
    <w:rsid w:val="00A45B09"/>
    <w:rsid w:val="00A46DD7"/>
    <w:rsid w:val="00A4789B"/>
    <w:rsid w:val="00A506BB"/>
    <w:rsid w:val="00A506BF"/>
    <w:rsid w:val="00A50992"/>
    <w:rsid w:val="00A511CE"/>
    <w:rsid w:val="00A51C7C"/>
    <w:rsid w:val="00A532ED"/>
    <w:rsid w:val="00A54F5E"/>
    <w:rsid w:val="00A5521A"/>
    <w:rsid w:val="00A55A03"/>
    <w:rsid w:val="00A560D4"/>
    <w:rsid w:val="00A56140"/>
    <w:rsid w:val="00A56677"/>
    <w:rsid w:val="00A56C11"/>
    <w:rsid w:val="00A57281"/>
    <w:rsid w:val="00A572CC"/>
    <w:rsid w:val="00A579D7"/>
    <w:rsid w:val="00A57F52"/>
    <w:rsid w:val="00A60747"/>
    <w:rsid w:val="00A607DC"/>
    <w:rsid w:val="00A61593"/>
    <w:rsid w:val="00A61896"/>
    <w:rsid w:val="00A6296B"/>
    <w:rsid w:val="00A62DE5"/>
    <w:rsid w:val="00A63177"/>
    <w:rsid w:val="00A6386A"/>
    <w:rsid w:val="00A65495"/>
    <w:rsid w:val="00A668B8"/>
    <w:rsid w:val="00A67146"/>
    <w:rsid w:val="00A6745F"/>
    <w:rsid w:val="00A677D8"/>
    <w:rsid w:val="00A67EE0"/>
    <w:rsid w:val="00A70427"/>
    <w:rsid w:val="00A70EA9"/>
    <w:rsid w:val="00A72225"/>
    <w:rsid w:val="00A72744"/>
    <w:rsid w:val="00A76188"/>
    <w:rsid w:val="00A77E84"/>
    <w:rsid w:val="00A80363"/>
    <w:rsid w:val="00A80716"/>
    <w:rsid w:val="00A808E3"/>
    <w:rsid w:val="00A8396F"/>
    <w:rsid w:val="00A83AEF"/>
    <w:rsid w:val="00A84B8A"/>
    <w:rsid w:val="00A850C5"/>
    <w:rsid w:val="00A85209"/>
    <w:rsid w:val="00A85531"/>
    <w:rsid w:val="00A90E31"/>
    <w:rsid w:val="00A914C6"/>
    <w:rsid w:val="00A91F16"/>
    <w:rsid w:val="00A92E6B"/>
    <w:rsid w:val="00A934E5"/>
    <w:rsid w:val="00A93923"/>
    <w:rsid w:val="00A94BC2"/>
    <w:rsid w:val="00A9571D"/>
    <w:rsid w:val="00A95B07"/>
    <w:rsid w:val="00A963BA"/>
    <w:rsid w:val="00A964A8"/>
    <w:rsid w:val="00A96B25"/>
    <w:rsid w:val="00A97089"/>
    <w:rsid w:val="00A97B28"/>
    <w:rsid w:val="00AA0E61"/>
    <w:rsid w:val="00AA11D5"/>
    <w:rsid w:val="00AA35C1"/>
    <w:rsid w:val="00AA3EF6"/>
    <w:rsid w:val="00AA521F"/>
    <w:rsid w:val="00AA5371"/>
    <w:rsid w:val="00AA5825"/>
    <w:rsid w:val="00AA5842"/>
    <w:rsid w:val="00AA76FD"/>
    <w:rsid w:val="00AB0FA1"/>
    <w:rsid w:val="00AB19D4"/>
    <w:rsid w:val="00AB24FE"/>
    <w:rsid w:val="00AB2A13"/>
    <w:rsid w:val="00AB4E98"/>
    <w:rsid w:val="00AB572F"/>
    <w:rsid w:val="00AB5A34"/>
    <w:rsid w:val="00AB5BAC"/>
    <w:rsid w:val="00AB5D74"/>
    <w:rsid w:val="00AB5E32"/>
    <w:rsid w:val="00AB6BD6"/>
    <w:rsid w:val="00AC1D01"/>
    <w:rsid w:val="00AC1EFC"/>
    <w:rsid w:val="00AC3958"/>
    <w:rsid w:val="00AC7699"/>
    <w:rsid w:val="00AD02DE"/>
    <w:rsid w:val="00AD084B"/>
    <w:rsid w:val="00AD2CA6"/>
    <w:rsid w:val="00AD538E"/>
    <w:rsid w:val="00AD5EAA"/>
    <w:rsid w:val="00AD607B"/>
    <w:rsid w:val="00AD6E64"/>
    <w:rsid w:val="00AD7A3B"/>
    <w:rsid w:val="00AD7E1A"/>
    <w:rsid w:val="00AE0AC5"/>
    <w:rsid w:val="00AE278D"/>
    <w:rsid w:val="00AE27C0"/>
    <w:rsid w:val="00AE377A"/>
    <w:rsid w:val="00AE38ED"/>
    <w:rsid w:val="00AE451D"/>
    <w:rsid w:val="00AE5C13"/>
    <w:rsid w:val="00AE66F5"/>
    <w:rsid w:val="00AE6A3F"/>
    <w:rsid w:val="00AE7C20"/>
    <w:rsid w:val="00AF0398"/>
    <w:rsid w:val="00AF03A9"/>
    <w:rsid w:val="00AF12BC"/>
    <w:rsid w:val="00AF16A9"/>
    <w:rsid w:val="00AF1C79"/>
    <w:rsid w:val="00AF2B52"/>
    <w:rsid w:val="00AF37DF"/>
    <w:rsid w:val="00AF3AD5"/>
    <w:rsid w:val="00AF4299"/>
    <w:rsid w:val="00AF471A"/>
    <w:rsid w:val="00AF5D38"/>
    <w:rsid w:val="00AF626C"/>
    <w:rsid w:val="00AF64B1"/>
    <w:rsid w:val="00AF7469"/>
    <w:rsid w:val="00B0135E"/>
    <w:rsid w:val="00B0193C"/>
    <w:rsid w:val="00B02658"/>
    <w:rsid w:val="00B02782"/>
    <w:rsid w:val="00B029B0"/>
    <w:rsid w:val="00B02BFC"/>
    <w:rsid w:val="00B03B86"/>
    <w:rsid w:val="00B03C98"/>
    <w:rsid w:val="00B049E4"/>
    <w:rsid w:val="00B056FC"/>
    <w:rsid w:val="00B0596A"/>
    <w:rsid w:val="00B05CFD"/>
    <w:rsid w:val="00B05DE5"/>
    <w:rsid w:val="00B06C5B"/>
    <w:rsid w:val="00B072EF"/>
    <w:rsid w:val="00B0749B"/>
    <w:rsid w:val="00B0769F"/>
    <w:rsid w:val="00B0780F"/>
    <w:rsid w:val="00B108A2"/>
    <w:rsid w:val="00B10D54"/>
    <w:rsid w:val="00B11300"/>
    <w:rsid w:val="00B11B6D"/>
    <w:rsid w:val="00B11EBF"/>
    <w:rsid w:val="00B133D0"/>
    <w:rsid w:val="00B14B12"/>
    <w:rsid w:val="00B14D75"/>
    <w:rsid w:val="00B14EA6"/>
    <w:rsid w:val="00B15844"/>
    <w:rsid w:val="00B16021"/>
    <w:rsid w:val="00B1651E"/>
    <w:rsid w:val="00B205EA"/>
    <w:rsid w:val="00B20C98"/>
    <w:rsid w:val="00B21592"/>
    <w:rsid w:val="00B21E83"/>
    <w:rsid w:val="00B22537"/>
    <w:rsid w:val="00B22B83"/>
    <w:rsid w:val="00B230F9"/>
    <w:rsid w:val="00B232EA"/>
    <w:rsid w:val="00B235C4"/>
    <w:rsid w:val="00B23C7E"/>
    <w:rsid w:val="00B23C8A"/>
    <w:rsid w:val="00B24D28"/>
    <w:rsid w:val="00B25581"/>
    <w:rsid w:val="00B25A34"/>
    <w:rsid w:val="00B261A6"/>
    <w:rsid w:val="00B26B67"/>
    <w:rsid w:val="00B27401"/>
    <w:rsid w:val="00B27DD8"/>
    <w:rsid w:val="00B27DDD"/>
    <w:rsid w:val="00B304F5"/>
    <w:rsid w:val="00B31860"/>
    <w:rsid w:val="00B32AAC"/>
    <w:rsid w:val="00B32F33"/>
    <w:rsid w:val="00B332B3"/>
    <w:rsid w:val="00B33435"/>
    <w:rsid w:val="00B33B75"/>
    <w:rsid w:val="00B33C58"/>
    <w:rsid w:val="00B345E3"/>
    <w:rsid w:val="00B35816"/>
    <w:rsid w:val="00B3666E"/>
    <w:rsid w:val="00B37C0E"/>
    <w:rsid w:val="00B37C42"/>
    <w:rsid w:val="00B40195"/>
    <w:rsid w:val="00B4093C"/>
    <w:rsid w:val="00B40E07"/>
    <w:rsid w:val="00B41B14"/>
    <w:rsid w:val="00B41DE7"/>
    <w:rsid w:val="00B41F1B"/>
    <w:rsid w:val="00B421EF"/>
    <w:rsid w:val="00B422F0"/>
    <w:rsid w:val="00B429FE"/>
    <w:rsid w:val="00B42FB5"/>
    <w:rsid w:val="00B43B55"/>
    <w:rsid w:val="00B447B1"/>
    <w:rsid w:val="00B44C41"/>
    <w:rsid w:val="00B44D8E"/>
    <w:rsid w:val="00B4690B"/>
    <w:rsid w:val="00B46949"/>
    <w:rsid w:val="00B46EC2"/>
    <w:rsid w:val="00B50893"/>
    <w:rsid w:val="00B508EC"/>
    <w:rsid w:val="00B50A1F"/>
    <w:rsid w:val="00B50D1A"/>
    <w:rsid w:val="00B50DE2"/>
    <w:rsid w:val="00B51042"/>
    <w:rsid w:val="00B51AC6"/>
    <w:rsid w:val="00B524B8"/>
    <w:rsid w:val="00B52DFE"/>
    <w:rsid w:val="00B53DDC"/>
    <w:rsid w:val="00B543BE"/>
    <w:rsid w:val="00B55234"/>
    <w:rsid w:val="00B56E6B"/>
    <w:rsid w:val="00B570CF"/>
    <w:rsid w:val="00B5768C"/>
    <w:rsid w:val="00B600DC"/>
    <w:rsid w:val="00B605F5"/>
    <w:rsid w:val="00B612FD"/>
    <w:rsid w:val="00B63FEB"/>
    <w:rsid w:val="00B64E6C"/>
    <w:rsid w:val="00B65784"/>
    <w:rsid w:val="00B66194"/>
    <w:rsid w:val="00B67C9D"/>
    <w:rsid w:val="00B67EB2"/>
    <w:rsid w:val="00B7149F"/>
    <w:rsid w:val="00B71648"/>
    <w:rsid w:val="00B73CAE"/>
    <w:rsid w:val="00B74982"/>
    <w:rsid w:val="00B75BCF"/>
    <w:rsid w:val="00B765F9"/>
    <w:rsid w:val="00B76A05"/>
    <w:rsid w:val="00B77CA5"/>
    <w:rsid w:val="00B80D50"/>
    <w:rsid w:val="00B817BC"/>
    <w:rsid w:val="00B82BB1"/>
    <w:rsid w:val="00B84885"/>
    <w:rsid w:val="00B856B6"/>
    <w:rsid w:val="00B86BC9"/>
    <w:rsid w:val="00B87432"/>
    <w:rsid w:val="00B87CA4"/>
    <w:rsid w:val="00B87E71"/>
    <w:rsid w:val="00B9024C"/>
    <w:rsid w:val="00B90A88"/>
    <w:rsid w:val="00B93379"/>
    <w:rsid w:val="00B93460"/>
    <w:rsid w:val="00B9513C"/>
    <w:rsid w:val="00B9519F"/>
    <w:rsid w:val="00B95F7A"/>
    <w:rsid w:val="00B975A0"/>
    <w:rsid w:val="00B9768A"/>
    <w:rsid w:val="00BA04DF"/>
    <w:rsid w:val="00BA05D6"/>
    <w:rsid w:val="00BA0A8E"/>
    <w:rsid w:val="00BA19B6"/>
    <w:rsid w:val="00BA2985"/>
    <w:rsid w:val="00BA2B56"/>
    <w:rsid w:val="00BA2FAD"/>
    <w:rsid w:val="00BA3B81"/>
    <w:rsid w:val="00BA51DE"/>
    <w:rsid w:val="00BA62B8"/>
    <w:rsid w:val="00BA64F9"/>
    <w:rsid w:val="00BB1423"/>
    <w:rsid w:val="00BB1B02"/>
    <w:rsid w:val="00BB27DE"/>
    <w:rsid w:val="00BB4908"/>
    <w:rsid w:val="00BB4F84"/>
    <w:rsid w:val="00BB50D2"/>
    <w:rsid w:val="00BB548E"/>
    <w:rsid w:val="00BB6175"/>
    <w:rsid w:val="00BB7227"/>
    <w:rsid w:val="00BB74CB"/>
    <w:rsid w:val="00BB7A0D"/>
    <w:rsid w:val="00BC0614"/>
    <w:rsid w:val="00BC0AB7"/>
    <w:rsid w:val="00BC1E8F"/>
    <w:rsid w:val="00BC230E"/>
    <w:rsid w:val="00BC2421"/>
    <w:rsid w:val="00BC2860"/>
    <w:rsid w:val="00BC2E21"/>
    <w:rsid w:val="00BC359A"/>
    <w:rsid w:val="00BC4D1F"/>
    <w:rsid w:val="00BC5624"/>
    <w:rsid w:val="00BC64E2"/>
    <w:rsid w:val="00BC684C"/>
    <w:rsid w:val="00BC6D3C"/>
    <w:rsid w:val="00BD0214"/>
    <w:rsid w:val="00BD0CC7"/>
    <w:rsid w:val="00BD14D0"/>
    <w:rsid w:val="00BD17B7"/>
    <w:rsid w:val="00BD1B99"/>
    <w:rsid w:val="00BD3916"/>
    <w:rsid w:val="00BD492F"/>
    <w:rsid w:val="00BD60BC"/>
    <w:rsid w:val="00BD6287"/>
    <w:rsid w:val="00BD6788"/>
    <w:rsid w:val="00BD69CE"/>
    <w:rsid w:val="00BE05F8"/>
    <w:rsid w:val="00BE1BC3"/>
    <w:rsid w:val="00BE2D74"/>
    <w:rsid w:val="00BE302E"/>
    <w:rsid w:val="00BE4E68"/>
    <w:rsid w:val="00BE673D"/>
    <w:rsid w:val="00BE6C16"/>
    <w:rsid w:val="00BE7321"/>
    <w:rsid w:val="00BE74A5"/>
    <w:rsid w:val="00BF2AD7"/>
    <w:rsid w:val="00BF326D"/>
    <w:rsid w:val="00BF349F"/>
    <w:rsid w:val="00BF48F6"/>
    <w:rsid w:val="00BF65E8"/>
    <w:rsid w:val="00BF7166"/>
    <w:rsid w:val="00BF72B8"/>
    <w:rsid w:val="00BF75BF"/>
    <w:rsid w:val="00BF7C05"/>
    <w:rsid w:val="00BF7EEF"/>
    <w:rsid w:val="00C00566"/>
    <w:rsid w:val="00C020DB"/>
    <w:rsid w:val="00C0244F"/>
    <w:rsid w:val="00C02C6E"/>
    <w:rsid w:val="00C02ECB"/>
    <w:rsid w:val="00C0482C"/>
    <w:rsid w:val="00C04F73"/>
    <w:rsid w:val="00C053E4"/>
    <w:rsid w:val="00C057A4"/>
    <w:rsid w:val="00C05FD7"/>
    <w:rsid w:val="00C0611B"/>
    <w:rsid w:val="00C06311"/>
    <w:rsid w:val="00C06692"/>
    <w:rsid w:val="00C070A5"/>
    <w:rsid w:val="00C0753D"/>
    <w:rsid w:val="00C07550"/>
    <w:rsid w:val="00C07F3F"/>
    <w:rsid w:val="00C1018D"/>
    <w:rsid w:val="00C1056F"/>
    <w:rsid w:val="00C11075"/>
    <w:rsid w:val="00C1142F"/>
    <w:rsid w:val="00C11DE3"/>
    <w:rsid w:val="00C14583"/>
    <w:rsid w:val="00C14D96"/>
    <w:rsid w:val="00C151B2"/>
    <w:rsid w:val="00C160A0"/>
    <w:rsid w:val="00C17346"/>
    <w:rsid w:val="00C17635"/>
    <w:rsid w:val="00C179A7"/>
    <w:rsid w:val="00C17A6B"/>
    <w:rsid w:val="00C17D37"/>
    <w:rsid w:val="00C17F7D"/>
    <w:rsid w:val="00C207C1"/>
    <w:rsid w:val="00C21C0B"/>
    <w:rsid w:val="00C22451"/>
    <w:rsid w:val="00C22D39"/>
    <w:rsid w:val="00C22E7A"/>
    <w:rsid w:val="00C24815"/>
    <w:rsid w:val="00C2531B"/>
    <w:rsid w:val="00C25FB3"/>
    <w:rsid w:val="00C268D7"/>
    <w:rsid w:val="00C2711A"/>
    <w:rsid w:val="00C27A9D"/>
    <w:rsid w:val="00C30433"/>
    <w:rsid w:val="00C30541"/>
    <w:rsid w:val="00C3077C"/>
    <w:rsid w:val="00C31155"/>
    <w:rsid w:val="00C317EB"/>
    <w:rsid w:val="00C322B9"/>
    <w:rsid w:val="00C32EF5"/>
    <w:rsid w:val="00C332B0"/>
    <w:rsid w:val="00C33709"/>
    <w:rsid w:val="00C33A28"/>
    <w:rsid w:val="00C33F94"/>
    <w:rsid w:val="00C34B48"/>
    <w:rsid w:val="00C3573A"/>
    <w:rsid w:val="00C35FA4"/>
    <w:rsid w:val="00C363F1"/>
    <w:rsid w:val="00C3767D"/>
    <w:rsid w:val="00C37970"/>
    <w:rsid w:val="00C4029E"/>
    <w:rsid w:val="00C40C5C"/>
    <w:rsid w:val="00C41612"/>
    <w:rsid w:val="00C41E4D"/>
    <w:rsid w:val="00C4209C"/>
    <w:rsid w:val="00C42DB0"/>
    <w:rsid w:val="00C433D2"/>
    <w:rsid w:val="00C43A53"/>
    <w:rsid w:val="00C441EF"/>
    <w:rsid w:val="00C47C1A"/>
    <w:rsid w:val="00C47C4F"/>
    <w:rsid w:val="00C505AA"/>
    <w:rsid w:val="00C505CB"/>
    <w:rsid w:val="00C506A9"/>
    <w:rsid w:val="00C5296E"/>
    <w:rsid w:val="00C5423A"/>
    <w:rsid w:val="00C542B6"/>
    <w:rsid w:val="00C54481"/>
    <w:rsid w:val="00C55D18"/>
    <w:rsid w:val="00C55FA8"/>
    <w:rsid w:val="00C56658"/>
    <w:rsid w:val="00C56729"/>
    <w:rsid w:val="00C56BC7"/>
    <w:rsid w:val="00C57D76"/>
    <w:rsid w:val="00C62C5D"/>
    <w:rsid w:val="00C63EE0"/>
    <w:rsid w:val="00C64ABC"/>
    <w:rsid w:val="00C65314"/>
    <w:rsid w:val="00C65853"/>
    <w:rsid w:val="00C6657C"/>
    <w:rsid w:val="00C667B8"/>
    <w:rsid w:val="00C704A5"/>
    <w:rsid w:val="00C719A1"/>
    <w:rsid w:val="00C72400"/>
    <w:rsid w:val="00C72962"/>
    <w:rsid w:val="00C729FB"/>
    <w:rsid w:val="00C72D31"/>
    <w:rsid w:val="00C733ED"/>
    <w:rsid w:val="00C73622"/>
    <w:rsid w:val="00C73A90"/>
    <w:rsid w:val="00C73BE2"/>
    <w:rsid w:val="00C73F56"/>
    <w:rsid w:val="00C73FB9"/>
    <w:rsid w:val="00C74D55"/>
    <w:rsid w:val="00C7561D"/>
    <w:rsid w:val="00C756C5"/>
    <w:rsid w:val="00C8005F"/>
    <w:rsid w:val="00C800A2"/>
    <w:rsid w:val="00C8087B"/>
    <w:rsid w:val="00C8096E"/>
    <w:rsid w:val="00C81FF9"/>
    <w:rsid w:val="00C85635"/>
    <w:rsid w:val="00C87769"/>
    <w:rsid w:val="00C91F83"/>
    <w:rsid w:val="00C921EB"/>
    <w:rsid w:val="00C92613"/>
    <w:rsid w:val="00C93104"/>
    <w:rsid w:val="00C932EB"/>
    <w:rsid w:val="00C939E5"/>
    <w:rsid w:val="00C94B1D"/>
    <w:rsid w:val="00C94FF8"/>
    <w:rsid w:val="00C9670D"/>
    <w:rsid w:val="00C9672A"/>
    <w:rsid w:val="00C96BB6"/>
    <w:rsid w:val="00C97D9E"/>
    <w:rsid w:val="00C97F36"/>
    <w:rsid w:val="00CA0565"/>
    <w:rsid w:val="00CA0B1F"/>
    <w:rsid w:val="00CA0F2A"/>
    <w:rsid w:val="00CA19CA"/>
    <w:rsid w:val="00CA1E59"/>
    <w:rsid w:val="00CA3237"/>
    <w:rsid w:val="00CA3AFA"/>
    <w:rsid w:val="00CA3D64"/>
    <w:rsid w:val="00CA4D85"/>
    <w:rsid w:val="00CA5989"/>
    <w:rsid w:val="00CA5AAF"/>
    <w:rsid w:val="00CA7070"/>
    <w:rsid w:val="00CA767A"/>
    <w:rsid w:val="00CA7C1D"/>
    <w:rsid w:val="00CB01E1"/>
    <w:rsid w:val="00CB0827"/>
    <w:rsid w:val="00CB1BA2"/>
    <w:rsid w:val="00CB231F"/>
    <w:rsid w:val="00CB23D2"/>
    <w:rsid w:val="00CB2764"/>
    <w:rsid w:val="00CB2FAE"/>
    <w:rsid w:val="00CB41A0"/>
    <w:rsid w:val="00CB41B3"/>
    <w:rsid w:val="00CB56AD"/>
    <w:rsid w:val="00CB6D83"/>
    <w:rsid w:val="00CB6DEA"/>
    <w:rsid w:val="00CB75F5"/>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72DA"/>
    <w:rsid w:val="00CC7A4B"/>
    <w:rsid w:val="00CD13A2"/>
    <w:rsid w:val="00CD1CEC"/>
    <w:rsid w:val="00CD2BD5"/>
    <w:rsid w:val="00CD3343"/>
    <w:rsid w:val="00CD3390"/>
    <w:rsid w:val="00CD3B33"/>
    <w:rsid w:val="00CD3F5D"/>
    <w:rsid w:val="00CD472C"/>
    <w:rsid w:val="00CD57CD"/>
    <w:rsid w:val="00CD583B"/>
    <w:rsid w:val="00CD60C8"/>
    <w:rsid w:val="00CD63BB"/>
    <w:rsid w:val="00CE2133"/>
    <w:rsid w:val="00CE2427"/>
    <w:rsid w:val="00CE2460"/>
    <w:rsid w:val="00CE41AC"/>
    <w:rsid w:val="00CE4790"/>
    <w:rsid w:val="00CE4E6C"/>
    <w:rsid w:val="00CE50F8"/>
    <w:rsid w:val="00CE6005"/>
    <w:rsid w:val="00CE6BF7"/>
    <w:rsid w:val="00CE701F"/>
    <w:rsid w:val="00CF0018"/>
    <w:rsid w:val="00CF069C"/>
    <w:rsid w:val="00CF2E6D"/>
    <w:rsid w:val="00CF2F1B"/>
    <w:rsid w:val="00CF3453"/>
    <w:rsid w:val="00CF3E2C"/>
    <w:rsid w:val="00CF471B"/>
    <w:rsid w:val="00CF6693"/>
    <w:rsid w:val="00CF7474"/>
    <w:rsid w:val="00CF78B6"/>
    <w:rsid w:val="00CF7A9E"/>
    <w:rsid w:val="00D005F2"/>
    <w:rsid w:val="00D0098F"/>
    <w:rsid w:val="00D03114"/>
    <w:rsid w:val="00D03527"/>
    <w:rsid w:val="00D036F9"/>
    <w:rsid w:val="00D03D6D"/>
    <w:rsid w:val="00D05D13"/>
    <w:rsid w:val="00D06027"/>
    <w:rsid w:val="00D066D3"/>
    <w:rsid w:val="00D06BF4"/>
    <w:rsid w:val="00D078F2"/>
    <w:rsid w:val="00D07AC9"/>
    <w:rsid w:val="00D1049A"/>
    <w:rsid w:val="00D10936"/>
    <w:rsid w:val="00D11627"/>
    <w:rsid w:val="00D11CDB"/>
    <w:rsid w:val="00D12B26"/>
    <w:rsid w:val="00D12F05"/>
    <w:rsid w:val="00D140C3"/>
    <w:rsid w:val="00D148CA"/>
    <w:rsid w:val="00D16CED"/>
    <w:rsid w:val="00D16EB9"/>
    <w:rsid w:val="00D176BC"/>
    <w:rsid w:val="00D17A4A"/>
    <w:rsid w:val="00D20536"/>
    <w:rsid w:val="00D20F1A"/>
    <w:rsid w:val="00D21584"/>
    <w:rsid w:val="00D21BEA"/>
    <w:rsid w:val="00D21D24"/>
    <w:rsid w:val="00D239A1"/>
    <w:rsid w:val="00D24016"/>
    <w:rsid w:val="00D24641"/>
    <w:rsid w:val="00D2629B"/>
    <w:rsid w:val="00D26B40"/>
    <w:rsid w:val="00D27112"/>
    <w:rsid w:val="00D27479"/>
    <w:rsid w:val="00D27BB8"/>
    <w:rsid w:val="00D30D65"/>
    <w:rsid w:val="00D3117A"/>
    <w:rsid w:val="00D31383"/>
    <w:rsid w:val="00D31519"/>
    <w:rsid w:val="00D3157F"/>
    <w:rsid w:val="00D316FE"/>
    <w:rsid w:val="00D31FAC"/>
    <w:rsid w:val="00D320D1"/>
    <w:rsid w:val="00D32F42"/>
    <w:rsid w:val="00D341F3"/>
    <w:rsid w:val="00D415BE"/>
    <w:rsid w:val="00D4362D"/>
    <w:rsid w:val="00D447D5"/>
    <w:rsid w:val="00D44FFB"/>
    <w:rsid w:val="00D500F6"/>
    <w:rsid w:val="00D50FBC"/>
    <w:rsid w:val="00D511FC"/>
    <w:rsid w:val="00D518B3"/>
    <w:rsid w:val="00D51B6B"/>
    <w:rsid w:val="00D51ECE"/>
    <w:rsid w:val="00D52C6D"/>
    <w:rsid w:val="00D5367F"/>
    <w:rsid w:val="00D53C4F"/>
    <w:rsid w:val="00D554C3"/>
    <w:rsid w:val="00D55626"/>
    <w:rsid w:val="00D55746"/>
    <w:rsid w:val="00D566F0"/>
    <w:rsid w:val="00D5687F"/>
    <w:rsid w:val="00D569AD"/>
    <w:rsid w:val="00D56EAE"/>
    <w:rsid w:val="00D601FD"/>
    <w:rsid w:val="00D60F26"/>
    <w:rsid w:val="00D61E63"/>
    <w:rsid w:val="00D626D7"/>
    <w:rsid w:val="00D62AF5"/>
    <w:rsid w:val="00D63021"/>
    <w:rsid w:val="00D63101"/>
    <w:rsid w:val="00D63708"/>
    <w:rsid w:val="00D6375D"/>
    <w:rsid w:val="00D642AA"/>
    <w:rsid w:val="00D6567F"/>
    <w:rsid w:val="00D65CB9"/>
    <w:rsid w:val="00D65E34"/>
    <w:rsid w:val="00D67B91"/>
    <w:rsid w:val="00D7044B"/>
    <w:rsid w:val="00D70482"/>
    <w:rsid w:val="00D70817"/>
    <w:rsid w:val="00D74ACA"/>
    <w:rsid w:val="00D74ED2"/>
    <w:rsid w:val="00D74F0A"/>
    <w:rsid w:val="00D7568F"/>
    <w:rsid w:val="00D75DFD"/>
    <w:rsid w:val="00D77BD0"/>
    <w:rsid w:val="00D817B1"/>
    <w:rsid w:val="00D83214"/>
    <w:rsid w:val="00D83929"/>
    <w:rsid w:val="00D83BDB"/>
    <w:rsid w:val="00D84C93"/>
    <w:rsid w:val="00D84EF5"/>
    <w:rsid w:val="00D8531E"/>
    <w:rsid w:val="00D86029"/>
    <w:rsid w:val="00D8629F"/>
    <w:rsid w:val="00D868CA"/>
    <w:rsid w:val="00D87FEA"/>
    <w:rsid w:val="00D906E5"/>
    <w:rsid w:val="00D90AF1"/>
    <w:rsid w:val="00D90E0C"/>
    <w:rsid w:val="00D92E7A"/>
    <w:rsid w:val="00D934F0"/>
    <w:rsid w:val="00D94A39"/>
    <w:rsid w:val="00D94AD0"/>
    <w:rsid w:val="00D94F35"/>
    <w:rsid w:val="00D94FFD"/>
    <w:rsid w:val="00D96D07"/>
    <w:rsid w:val="00D97013"/>
    <w:rsid w:val="00D9773F"/>
    <w:rsid w:val="00DA0987"/>
    <w:rsid w:val="00DA09A2"/>
    <w:rsid w:val="00DA0CCE"/>
    <w:rsid w:val="00DA306D"/>
    <w:rsid w:val="00DA391E"/>
    <w:rsid w:val="00DA3CF1"/>
    <w:rsid w:val="00DA45B3"/>
    <w:rsid w:val="00DA5BC3"/>
    <w:rsid w:val="00DA5CD4"/>
    <w:rsid w:val="00DA74B8"/>
    <w:rsid w:val="00DB00A0"/>
    <w:rsid w:val="00DB1869"/>
    <w:rsid w:val="00DB189C"/>
    <w:rsid w:val="00DB1DF9"/>
    <w:rsid w:val="00DB2B8D"/>
    <w:rsid w:val="00DB3544"/>
    <w:rsid w:val="00DB3B92"/>
    <w:rsid w:val="00DB3D95"/>
    <w:rsid w:val="00DB455B"/>
    <w:rsid w:val="00DB46A0"/>
    <w:rsid w:val="00DB478D"/>
    <w:rsid w:val="00DB576C"/>
    <w:rsid w:val="00DB5888"/>
    <w:rsid w:val="00DB5DB9"/>
    <w:rsid w:val="00DB5DD5"/>
    <w:rsid w:val="00DB6CD5"/>
    <w:rsid w:val="00DC107E"/>
    <w:rsid w:val="00DC1A43"/>
    <w:rsid w:val="00DC1CEB"/>
    <w:rsid w:val="00DC2F9A"/>
    <w:rsid w:val="00DC35D9"/>
    <w:rsid w:val="00DC3842"/>
    <w:rsid w:val="00DC42DD"/>
    <w:rsid w:val="00DC5595"/>
    <w:rsid w:val="00DC56D4"/>
    <w:rsid w:val="00DC76CE"/>
    <w:rsid w:val="00DC783C"/>
    <w:rsid w:val="00DD0559"/>
    <w:rsid w:val="00DD06B9"/>
    <w:rsid w:val="00DD3865"/>
    <w:rsid w:val="00DD40E8"/>
    <w:rsid w:val="00DD4246"/>
    <w:rsid w:val="00DD60DD"/>
    <w:rsid w:val="00DD661E"/>
    <w:rsid w:val="00DD7175"/>
    <w:rsid w:val="00DD7666"/>
    <w:rsid w:val="00DD775B"/>
    <w:rsid w:val="00DD7D6D"/>
    <w:rsid w:val="00DD7EFF"/>
    <w:rsid w:val="00DE057A"/>
    <w:rsid w:val="00DE145B"/>
    <w:rsid w:val="00DE1681"/>
    <w:rsid w:val="00DE25E2"/>
    <w:rsid w:val="00DE2688"/>
    <w:rsid w:val="00DE2A89"/>
    <w:rsid w:val="00DE384A"/>
    <w:rsid w:val="00DE3F10"/>
    <w:rsid w:val="00DE5A1E"/>
    <w:rsid w:val="00DE5DCB"/>
    <w:rsid w:val="00DE5F24"/>
    <w:rsid w:val="00DE7864"/>
    <w:rsid w:val="00DF0959"/>
    <w:rsid w:val="00DF0FAB"/>
    <w:rsid w:val="00DF19F9"/>
    <w:rsid w:val="00DF1A36"/>
    <w:rsid w:val="00DF2B1B"/>
    <w:rsid w:val="00DF2E8E"/>
    <w:rsid w:val="00DF3AB3"/>
    <w:rsid w:val="00DF4B3F"/>
    <w:rsid w:val="00DF5170"/>
    <w:rsid w:val="00DF5B12"/>
    <w:rsid w:val="00DF5C6F"/>
    <w:rsid w:val="00DF5F66"/>
    <w:rsid w:val="00DF6249"/>
    <w:rsid w:val="00E0097C"/>
    <w:rsid w:val="00E016DD"/>
    <w:rsid w:val="00E03CDE"/>
    <w:rsid w:val="00E05893"/>
    <w:rsid w:val="00E05B05"/>
    <w:rsid w:val="00E05BA7"/>
    <w:rsid w:val="00E06292"/>
    <w:rsid w:val="00E06A94"/>
    <w:rsid w:val="00E10CD3"/>
    <w:rsid w:val="00E10F7F"/>
    <w:rsid w:val="00E10FFD"/>
    <w:rsid w:val="00E11F2E"/>
    <w:rsid w:val="00E1262F"/>
    <w:rsid w:val="00E12877"/>
    <w:rsid w:val="00E128C9"/>
    <w:rsid w:val="00E1393C"/>
    <w:rsid w:val="00E1531F"/>
    <w:rsid w:val="00E1752F"/>
    <w:rsid w:val="00E2032C"/>
    <w:rsid w:val="00E2108C"/>
    <w:rsid w:val="00E21974"/>
    <w:rsid w:val="00E2331D"/>
    <w:rsid w:val="00E23BE0"/>
    <w:rsid w:val="00E24033"/>
    <w:rsid w:val="00E24641"/>
    <w:rsid w:val="00E247B8"/>
    <w:rsid w:val="00E24CA1"/>
    <w:rsid w:val="00E25246"/>
    <w:rsid w:val="00E25450"/>
    <w:rsid w:val="00E254F0"/>
    <w:rsid w:val="00E25785"/>
    <w:rsid w:val="00E25A9A"/>
    <w:rsid w:val="00E315A4"/>
    <w:rsid w:val="00E323A9"/>
    <w:rsid w:val="00E326E9"/>
    <w:rsid w:val="00E3364E"/>
    <w:rsid w:val="00E33CE6"/>
    <w:rsid w:val="00E340F2"/>
    <w:rsid w:val="00E34133"/>
    <w:rsid w:val="00E345CE"/>
    <w:rsid w:val="00E3585E"/>
    <w:rsid w:val="00E3663A"/>
    <w:rsid w:val="00E37204"/>
    <w:rsid w:val="00E375E6"/>
    <w:rsid w:val="00E41198"/>
    <w:rsid w:val="00E41437"/>
    <w:rsid w:val="00E42895"/>
    <w:rsid w:val="00E42ED0"/>
    <w:rsid w:val="00E43045"/>
    <w:rsid w:val="00E454BB"/>
    <w:rsid w:val="00E45A20"/>
    <w:rsid w:val="00E461F1"/>
    <w:rsid w:val="00E46B84"/>
    <w:rsid w:val="00E46C07"/>
    <w:rsid w:val="00E46D11"/>
    <w:rsid w:val="00E47614"/>
    <w:rsid w:val="00E51A04"/>
    <w:rsid w:val="00E53941"/>
    <w:rsid w:val="00E549F3"/>
    <w:rsid w:val="00E5648C"/>
    <w:rsid w:val="00E60F73"/>
    <w:rsid w:val="00E61067"/>
    <w:rsid w:val="00E61B25"/>
    <w:rsid w:val="00E61EB7"/>
    <w:rsid w:val="00E63641"/>
    <w:rsid w:val="00E642AA"/>
    <w:rsid w:val="00E652FA"/>
    <w:rsid w:val="00E657EF"/>
    <w:rsid w:val="00E660F6"/>
    <w:rsid w:val="00E66611"/>
    <w:rsid w:val="00E6709A"/>
    <w:rsid w:val="00E674BB"/>
    <w:rsid w:val="00E67B2E"/>
    <w:rsid w:val="00E70455"/>
    <w:rsid w:val="00E70557"/>
    <w:rsid w:val="00E72E38"/>
    <w:rsid w:val="00E736AA"/>
    <w:rsid w:val="00E73A6D"/>
    <w:rsid w:val="00E73B38"/>
    <w:rsid w:val="00E7453B"/>
    <w:rsid w:val="00E74D78"/>
    <w:rsid w:val="00E75043"/>
    <w:rsid w:val="00E76839"/>
    <w:rsid w:val="00E76BBE"/>
    <w:rsid w:val="00E77BF9"/>
    <w:rsid w:val="00E8064F"/>
    <w:rsid w:val="00E80B90"/>
    <w:rsid w:val="00E80CA8"/>
    <w:rsid w:val="00E81EE5"/>
    <w:rsid w:val="00E8271E"/>
    <w:rsid w:val="00E82DDA"/>
    <w:rsid w:val="00E83320"/>
    <w:rsid w:val="00E83388"/>
    <w:rsid w:val="00E83B0B"/>
    <w:rsid w:val="00E83ED7"/>
    <w:rsid w:val="00E85103"/>
    <w:rsid w:val="00E85B88"/>
    <w:rsid w:val="00E86BB2"/>
    <w:rsid w:val="00E875E9"/>
    <w:rsid w:val="00E90212"/>
    <w:rsid w:val="00E927FF"/>
    <w:rsid w:val="00E935DF"/>
    <w:rsid w:val="00E95472"/>
    <w:rsid w:val="00E97B58"/>
    <w:rsid w:val="00EA0098"/>
    <w:rsid w:val="00EA0E11"/>
    <w:rsid w:val="00EA0F8F"/>
    <w:rsid w:val="00EA23E6"/>
    <w:rsid w:val="00EA2A7B"/>
    <w:rsid w:val="00EA325C"/>
    <w:rsid w:val="00EA3BC7"/>
    <w:rsid w:val="00EA4354"/>
    <w:rsid w:val="00EA501E"/>
    <w:rsid w:val="00EA6003"/>
    <w:rsid w:val="00EA60F5"/>
    <w:rsid w:val="00EA6631"/>
    <w:rsid w:val="00EA6A33"/>
    <w:rsid w:val="00EA7767"/>
    <w:rsid w:val="00EB0AC4"/>
    <w:rsid w:val="00EB42FF"/>
    <w:rsid w:val="00EB5414"/>
    <w:rsid w:val="00EB667B"/>
    <w:rsid w:val="00EB7A03"/>
    <w:rsid w:val="00EB7A59"/>
    <w:rsid w:val="00EC0187"/>
    <w:rsid w:val="00EC0C11"/>
    <w:rsid w:val="00EC19AA"/>
    <w:rsid w:val="00EC2353"/>
    <w:rsid w:val="00EC376E"/>
    <w:rsid w:val="00EC460C"/>
    <w:rsid w:val="00EC4784"/>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8A"/>
    <w:rsid w:val="00ED0E08"/>
    <w:rsid w:val="00ED2101"/>
    <w:rsid w:val="00ED35C6"/>
    <w:rsid w:val="00ED415D"/>
    <w:rsid w:val="00ED4DC7"/>
    <w:rsid w:val="00ED4FD2"/>
    <w:rsid w:val="00ED6333"/>
    <w:rsid w:val="00ED696F"/>
    <w:rsid w:val="00ED71D0"/>
    <w:rsid w:val="00ED73F1"/>
    <w:rsid w:val="00EE057F"/>
    <w:rsid w:val="00EE0C47"/>
    <w:rsid w:val="00EE23DC"/>
    <w:rsid w:val="00EE2B00"/>
    <w:rsid w:val="00EE2BC4"/>
    <w:rsid w:val="00EE3190"/>
    <w:rsid w:val="00EE3C08"/>
    <w:rsid w:val="00EE46F5"/>
    <w:rsid w:val="00EE4E67"/>
    <w:rsid w:val="00EE500D"/>
    <w:rsid w:val="00EE52B9"/>
    <w:rsid w:val="00EE5678"/>
    <w:rsid w:val="00EE60AC"/>
    <w:rsid w:val="00EE73E7"/>
    <w:rsid w:val="00EE75B7"/>
    <w:rsid w:val="00EE7CB2"/>
    <w:rsid w:val="00EF006C"/>
    <w:rsid w:val="00EF105F"/>
    <w:rsid w:val="00EF2AA2"/>
    <w:rsid w:val="00EF3899"/>
    <w:rsid w:val="00EF3C9F"/>
    <w:rsid w:val="00EF51D2"/>
    <w:rsid w:val="00EF6478"/>
    <w:rsid w:val="00EF66F5"/>
    <w:rsid w:val="00EF6A65"/>
    <w:rsid w:val="00F01804"/>
    <w:rsid w:val="00F0234B"/>
    <w:rsid w:val="00F027A2"/>
    <w:rsid w:val="00F03021"/>
    <w:rsid w:val="00F03457"/>
    <w:rsid w:val="00F0368E"/>
    <w:rsid w:val="00F03A02"/>
    <w:rsid w:val="00F03A36"/>
    <w:rsid w:val="00F0468E"/>
    <w:rsid w:val="00F04CD9"/>
    <w:rsid w:val="00F06576"/>
    <w:rsid w:val="00F0664D"/>
    <w:rsid w:val="00F0728C"/>
    <w:rsid w:val="00F10769"/>
    <w:rsid w:val="00F10B2B"/>
    <w:rsid w:val="00F133DC"/>
    <w:rsid w:val="00F13572"/>
    <w:rsid w:val="00F14832"/>
    <w:rsid w:val="00F14889"/>
    <w:rsid w:val="00F15233"/>
    <w:rsid w:val="00F16B8F"/>
    <w:rsid w:val="00F16CA5"/>
    <w:rsid w:val="00F16CEF"/>
    <w:rsid w:val="00F17796"/>
    <w:rsid w:val="00F2059F"/>
    <w:rsid w:val="00F2297F"/>
    <w:rsid w:val="00F23AE5"/>
    <w:rsid w:val="00F23C00"/>
    <w:rsid w:val="00F23EC8"/>
    <w:rsid w:val="00F2409C"/>
    <w:rsid w:val="00F240D2"/>
    <w:rsid w:val="00F242C3"/>
    <w:rsid w:val="00F24AD2"/>
    <w:rsid w:val="00F24F0A"/>
    <w:rsid w:val="00F2551B"/>
    <w:rsid w:val="00F25BFC"/>
    <w:rsid w:val="00F265B4"/>
    <w:rsid w:val="00F268D5"/>
    <w:rsid w:val="00F26ABA"/>
    <w:rsid w:val="00F26E20"/>
    <w:rsid w:val="00F27791"/>
    <w:rsid w:val="00F307D4"/>
    <w:rsid w:val="00F30C11"/>
    <w:rsid w:val="00F31BD8"/>
    <w:rsid w:val="00F31C26"/>
    <w:rsid w:val="00F349F7"/>
    <w:rsid w:val="00F371ED"/>
    <w:rsid w:val="00F407BA"/>
    <w:rsid w:val="00F41154"/>
    <w:rsid w:val="00F4147B"/>
    <w:rsid w:val="00F41508"/>
    <w:rsid w:val="00F42900"/>
    <w:rsid w:val="00F42F39"/>
    <w:rsid w:val="00F43A3D"/>
    <w:rsid w:val="00F43D90"/>
    <w:rsid w:val="00F44112"/>
    <w:rsid w:val="00F442C7"/>
    <w:rsid w:val="00F442D0"/>
    <w:rsid w:val="00F44560"/>
    <w:rsid w:val="00F4468E"/>
    <w:rsid w:val="00F458C0"/>
    <w:rsid w:val="00F45A94"/>
    <w:rsid w:val="00F4634F"/>
    <w:rsid w:val="00F46E9B"/>
    <w:rsid w:val="00F47FC9"/>
    <w:rsid w:val="00F50D8D"/>
    <w:rsid w:val="00F513A6"/>
    <w:rsid w:val="00F5143B"/>
    <w:rsid w:val="00F51449"/>
    <w:rsid w:val="00F52118"/>
    <w:rsid w:val="00F52370"/>
    <w:rsid w:val="00F5310D"/>
    <w:rsid w:val="00F533A0"/>
    <w:rsid w:val="00F534ED"/>
    <w:rsid w:val="00F53806"/>
    <w:rsid w:val="00F53997"/>
    <w:rsid w:val="00F53D46"/>
    <w:rsid w:val="00F549CA"/>
    <w:rsid w:val="00F54EB5"/>
    <w:rsid w:val="00F5519D"/>
    <w:rsid w:val="00F5560C"/>
    <w:rsid w:val="00F56FF7"/>
    <w:rsid w:val="00F57409"/>
    <w:rsid w:val="00F603E3"/>
    <w:rsid w:val="00F60635"/>
    <w:rsid w:val="00F60BB0"/>
    <w:rsid w:val="00F610E5"/>
    <w:rsid w:val="00F616EB"/>
    <w:rsid w:val="00F61D2A"/>
    <w:rsid w:val="00F6247C"/>
    <w:rsid w:val="00F63032"/>
    <w:rsid w:val="00F6321D"/>
    <w:rsid w:val="00F6342A"/>
    <w:rsid w:val="00F63504"/>
    <w:rsid w:val="00F64078"/>
    <w:rsid w:val="00F646B1"/>
    <w:rsid w:val="00F64A5A"/>
    <w:rsid w:val="00F65367"/>
    <w:rsid w:val="00F65A27"/>
    <w:rsid w:val="00F65A77"/>
    <w:rsid w:val="00F65EB2"/>
    <w:rsid w:val="00F66693"/>
    <w:rsid w:val="00F669B3"/>
    <w:rsid w:val="00F7054E"/>
    <w:rsid w:val="00F70A84"/>
    <w:rsid w:val="00F71241"/>
    <w:rsid w:val="00F727A9"/>
    <w:rsid w:val="00F734B2"/>
    <w:rsid w:val="00F74215"/>
    <w:rsid w:val="00F74675"/>
    <w:rsid w:val="00F75DE3"/>
    <w:rsid w:val="00F76C08"/>
    <w:rsid w:val="00F7760D"/>
    <w:rsid w:val="00F801E5"/>
    <w:rsid w:val="00F8088F"/>
    <w:rsid w:val="00F813B3"/>
    <w:rsid w:val="00F814F0"/>
    <w:rsid w:val="00F8165F"/>
    <w:rsid w:val="00F82AE5"/>
    <w:rsid w:val="00F838DF"/>
    <w:rsid w:val="00F8474B"/>
    <w:rsid w:val="00F85C39"/>
    <w:rsid w:val="00F85EDA"/>
    <w:rsid w:val="00F864D8"/>
    <w:rsid w:val="00F86A83"/>
    <w:rsid w:val="00F87046"/>
    <w:rsid w:val="00F87362"/>
    <w:rsid w:val="00F90E70"/>
    <w:rsid w:val="00F9171E"/>
    <w:rsid w:val="00F9185D"/>
    <w:rsid w:val="00F92368"/>
    <w:rsid w:val="00F927F7"/>
    <w:rsid w:val="00F941FF"/>
    <w:rsid w:val="00F9495E"/>
    <w:rsid w:val="00F9530F"/>
    <w:rsid w:val="00F9614A"/>
    <w:rsid w:val="00FA0113"/>
    <w:rsid w:val="00FA0905"/>
    <w:rsid w:val="00FA0D1B"/>
    <w:rsid w:val="00FA140C"/>
    <w:rsid w:val="00FA227E"/>
    <w:rsid w:val="00FA2389"/>
    <w:rsid w:val="00FA23C3"/>
    <w:rsid w:val="00FA2E18"/>
    <w:rsid w:val="00FA4A08"/>
    <w:rsid w:val="00FA515E"/>
    <w:rsid w:val="00FB0074"/>
    <w:rsid w:val="00FB0B0C"/>
    <w:rsid w:val="00FB0C92"/>
    <w:rsid w:val="00FB0FF8"/>
    <w:rsid w:val="00FB2547"/>
    <w:rsid w:val="00FB4260"/>
    <w:rsid w:val="00FB46E2"/>
    <w:rsid w:val="00FB4945"/>
    <w:rsid w:val="00FB4E54"/>
    <w:rsid w:val="00FB4E88"/>
    <w:rsid w:val="00FB6666"/>
    <w:rsid w:val="00FB6EFC"/>
    <w:rsid w:val="00FB7622"/>
    <w:rsid w:val="00FB7D9C"/>
    <w:rsid w:val="00FC0799"/>
    <w:rsid w:val="00FC0959"/>
    <w:rsid w:val="00FC0C4B"/>
    <w:rsid w:val="00FC0E65"/>
    <w:rsid w:val="00FC1169"/>
    <w:rsid w:val="00FC41CE"/>
    <w:rsid w:val="00FC43A3"/>
    <w:rsid w:val="00FC46CF"/>
    <w:rsid w:val="00FC4F80"/>
    <w:rsid w:val="00FC5412"/>
    <w:rsid w:val="00FC5519"/>
    <w:rsid w:val="00FC5E48"/>
    <w:rsid w:val="00FC5F99"/>
    <w:rsid w:val="00FC604C"/>
    <w:rsid w:val="00FC6EEF"/>
    <w:rsid w:val="00FC7054"/>
    <w:rsid w:val="00FC7613"/>
    <w:rsid w:val="00FC7727"/>
    <w:rsid w:val="00FD02C4"/>
    <w:rsid w:val="00FD1A22"/>
    <w:rsid w:val="00FD1D77"/>
    <w:rsid w:val="00FD24B5"/>
    <w:rsid w:val="00FD24F0"/>
    <w:rsid w:val="00FD37D0"/>
    <w:rsid w:val="00FD4881"/>
    <w:rsid w:val="00FD610D"/>
    <w:rsid w:val="00FD7193"/>
    <w:rsid w:val="00FD72D3"/>
    <w:rsid w:val="00FD74E8"/>
    <w:rsid w:val="00FE040C"/>
    <w:rsid w:val="00FE0EE9"/>
    <w:rsid w:val="00FE14AA"/>
    <w:rsid w:val="00FE15D2"/>
    <w:rsid w:val="00FE2371"/>
    <w:rsid w:val="00FE36E2"/>
    <w:rsid w:val="00FE3759"/>
    <w:rsid w:val="00FE5931"/>
    <w:rsid w:val="00FE5C18"/>
    <w:rsid w:val="00FE5E2D"/>
    <w:rsid w:val="00FE6BE7"/>
    <w:rsid w:val="00FF0414"/>
    <w:rsid w:val="00FF0761"/>
    <w:rsid w:val="00FF31CC"/>
    <w:rsid w:val="00FF4C25"/>
    <w:rsid w:val="00FF51BE"/>
    <w:rsid w:val="00FF5654"/>
    <w:rsid w:val="00FF676D"/>
    <w:rsid w:val="00FF6BC8"/>
    <w:rsid w:val="00FF73AD"/>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96961"/>
    <o:shapelayout v:ext="edit">
      <o:idmap v:ext="edit" data="1"/>
    </o:shapelayout>
  </w:shapeDefaults>
  <w:decimalSymbol w:val=","/>
  <w:listSeparator w:val=";"/>
  <w14:docId w14:val="0CF87B24"/>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EC"/>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8"/>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8"/>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8"/>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8"/>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8"/>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17"/>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table" w:customStyle="1" w:styleId="TableGrid23">
    <w:name w:val="Table Grid23"/>
    <w:basedOn w:val="TableNormal"/>
    <w:next w:val="TableGrid"/>
    <w:uiPriority w:val="39"/>
    <w:rsid w:val="001F5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F7C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09426537">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E9963-6CA1-4D4F-A052-B670845C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1</TotalTime>
  <Pages>18</Pages>
  <Words>4138</Words>
  <Characters>23589</Characters>
  <Application>Microsoft Office Word</Application>
  <DocSecurity>0</DocSecurity>
  <Lines>196</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3</cp:revision>
  <cp:lastPrinted>2019-08-29T13:55:00Z</cp:lastPrinted>
  <dcterms:created xsi:type="dcterms:W3CDTF">2019-09-11T10:51:00Z</dcterms:created>
  <dcterms:modified xsi:type="dcterms:W3CDTF">2019-09-11T10:51:00Z</dcterms:modified>
</cp:coreProperties>
</file>